
<file path=[Content_Types].xml><?xml version="1.0" encoding="utf-8"?>
<Types xmlns="http://schemas.openxmlformats.org/package/2006/content-types">
  <Default Extension="jpg" ContentType="image/pn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media/image3.jpg" ContentType="image/jpeg"/>
  <Override PartName="/word/media/image4.jpg" ContentType="image/jpeg"/>
  <Override PartName="/word/media/image5.jpg" ContentType="image/jpeg"/>
  <Override PartName="/word/media/image6.jpg" ContentType="image/jpeg"/>
  <Override PartName="/word/media/image7.jpg" ContentType="image/jpeg"/>
  <Override PartName="/word/media/image8.jpg" ContentType="image/jpeg"/>
  <Override PartName="/word/media/image9.jpg" ContentType="image/jpeg"/>
  <Override PartName="/word/media/image10.jpg" ContentType="image/jpeg"/>
  <Override PartName="/word/media/image11.jp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07A217" w14:textId="60D5ADBB" w:rsidR="00342AB6" w:rsidRDefault="009109F0" w:rsidP="00C75525">
      <w:pPr>
        <w:pStyle w:val="TitelArbeitsblatt"/>
        <w:spacing w:after="600"/>
      </w:pPr>
      <w:r w:rsidRPr="009109F0">
        <w:rPr>
          <w:rFonts w:ascii="alien dude" w:hAnsi="alien dude"/>
          <w:noProof/>
          <w:sz w:val="44"/>
          <w:szCs w:val="44"/>
        </w:rPr>
        <w:drawing>
          <wp:anchor distT="0" distB="0" distL="114300" distR="114300" simplePos="0" relativeHeight="251659264" behindDoc="0" locked="0" layoutInCell="1" allowOverlap="1" wp14:anchorId="3C094D04" wp14:editId="198B9000">
            <wp:simplePos x="0" y="0"/>
            <wp:positionH relativeFrom="column">
              <wp:posOffset>4493555</wp:posOffset>
            </wp:positionH>
            <wp:positionV relativeFrom="paragraph">
              <wp:posOffset>-483619</wp:posOffset>
            </wp:positionV>
            <wp:extent cx="1708298" cy="1453021"/>
            <wp:effectExtent l="0" t="0" r="0" b="0"/>
            <wp:wrapNone/>
            <wp:docPr id="1" name="Grafik 1" descr="Ein Bild, das Diagram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Diagramm enthält.&#10;&#10;Automatisch generierte Beschreibu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08298" cy="14530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A016D3" w:rsidRPr="009109F0">
        <w:rPr>
          <w:rFonts w:ascii="alien dude" w:hAnsi="alien dude"/>
          <w:sz w:val="44"/>
          <w:szCs w:val="44"/>
        </w:rPr>
        <w:t>WELCHES</w:t>
      </w:r>
      <w:r w:rsidR="00342AB6">
        <w:t xml:space="preserve"> </w:t>
      </w:r>
      <w:r w:rsidR="006C307A">
        <w:t xml:space="preserve"> </w:t>
      </w:r>
      <w:r w:rsidR="00342AB6">
        <w:t>Tier</w:t>
      </w:r>
      <w:proofErr w:type="gramEnd"/>
      <w:r w:rsidR="00342AB6">
        <w:t xml:space="preserve"> ist das?</w:t>
      </w:r>
    </w:p>
    <w:p w14:paraId="3C868AF9" w14:textId="234ACD18" w:rsidR="00DC382B" w:rsidRDefault="00A56321" w:rsidP="00C75525">
      <w:pPr>
        <w:spacing w:after="240" w:line="408" w:lineRule="auto"/>
      </w:pPr>
      <w:r>
        <w:t xml:space="preserve">Sein </w:t>
      </w:r>
      <w:r w:rsidRPr="009109F0">
        <w:rPr>
          <w:rFonts w:ascii="alien dude" w:hAnsi="alien dude"/>
          <w:sz w:val="44"/>
          <w:szCs w:val="44"/>
        </w:rPr>
        <w:t>FELL</w:t>
      </w:r>
      <w:r>
        <w:t xml:space="preserve"> ist rotbraun und sein Bauch </w:t>
      </w:r>
      <w:r w:rsidRPr="009109F0">
        <w:rPr>
          <w:rFonts w:ascii="alien dude" w:hAnsi="alien dude"/>
          <w:sz w:val="44"/>
          <w:szCs w:val="44"/>
        </w:rPr>
        <w:t>IST</w:t>
      </w:r>
      <w:r>
        <w:t xml:space="preserve"> </w:t>
      </w:r>
      <w:proofErr w:type="spellStart"/>
      <w:r>
        <w:t>weiss</w:t>
      </w:r>
      <w:proofErr w:type="spellEnd"/>
      <w:r>
        <w:t xml:space="preserve">. </w:t>
      </w:r>
      <w:r w:rsidR="00C75525">
        <w:br/>
      </w:r>
      <w:r w:rsidRPr="00C75525">
        <w:t>Sein</w:t>
      </w:r>
      <w:r>
        <w:t xml:space="preserve"> </w:t>
      </w:r>
      <w:r w:rsidRPr="009109F0">
        <w:rPr>
          <w:rFonts w:ascii="alien dude" w:hAnsi="alien dude"/>
          <w:sz w:val="44"/>
          <w:szCs w:val="44"/>
        </w:rPr>
        <w:t>SCHWANZ</w:t>
      </w:r>
      <w:r>
        <w:t xml:space="preserve"> ist lang und dick. Die Spitze </w:t>
      </w:r>
      <w:r w:rsidR="00361FE0" w:rsidRPr="00361FE0">
        <w:drawing>
          <wp:inline distT="0" distB="0" distL="0" distR="0" wp14:anchorId="61777B52" wp14:editId="76558CC6">
            <wp:extent cx="255273" cy="288000"/>
            <wp:effectExtent l="0" t="0" r="0" b="4445"/>
            <wp:docPr id="1152815079" name="Grafik 1" descr="Ein Bild, das Grafiken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815079" name="Grafik 1" descr="Ein Bild, das Grafiken, Design enthält.&#10;&#10;Automatisch generierte Beschreibu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5273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ist </w:t>
      </w:r>
      <w:r w:rsidRPr="009109F0">
        <w:rPr>
          <w:rFonts w:ascii="alien dude" w:hAnsi="alien dude"/>
          <w:sz w:val="44"/>
          <w:szCs w:val="44"/>
        </w:rPr>
        <w:t>WEISS</w:t>
      </w:r>
      <w:r>
        <w:t xml:space="preserve">. </w:t>
      </w:r>
      <w:r w:rsidR="00C75525">
        <w:br/>
      </w:r>
      <w:proofErr w:type="gramStart"/>
      <w:r w:rsidR="002B3D79">
        <w:t>Seine</w:t>
      </w:r>
      <w:r w:rsidR="00F030A5">
        <w:t xml:space="preserve"> </w:t>
      </w:r>
      <w:r w:rsidR="002B3D79">
        <w:t xml:space="preserve"> </w:t>
      </w:r>
      <w:r w:rsidR="002B3D79" w:rsidRPr="009109F0">
        <w:rPr>
          <w:rFonts w:ascii="alien dude" w:hAnsi="alien dude"/>
          <w:sz w:val="44"/>
          <w:szCs w:val="44"/>
        </w:rPr>
        <w:t>AUGEN</w:t>
      </w:r>
      <w:proofErr w:type="gramEnd"/>
      <w:r w:rsidR="00D02135">
        <w:t xml:space="preserve">  </w:t>
      </w:r>
      <w:r w:rsidR="002B3D79">
        <w:t xml:space="preserve">und seine </w:t>
      </w:r>
      <w:r w:rsidR="00F030A5">
        <w:rPr>
          <w:rFonts w:ascii="alien dude" w:hAnsi="alien dude"/>
          <w:sz w:val="44"/>
          <w:szCs w:val="44"/>
        </w:rPr>
        <w:t>NA</w:t>
      </w:r>
      <w:r w:rsidR="00F030A5" w:rsidRPr="00F030A5">
        <w:rPr>
          <w:rFonts w:ascii="alien dude" w:hAnsi="alien dude"/>
          <w:sz w:val="44"/>
          <w:szCs w:val="44"/>
        </w:rPr>
        <w:t>SE</w:t>
      </w:r>
      <w:r w:rsidR="002B3D79" w:rsidRPr="00F030A5">
        <w:rPr>
          <w:rFonts w:ascii="alien dude" w:hAnsi="alien dude"/>
          <w:sz w:val="44"/>
          <w:szCs w:val="44"/>
        </w:rPr>
        <w:t xml:space="preserve"> </w:t>
      </w:r>
      <w:r w:rsidR="00F030A5">
        <w:t xml:space="preserve">sind </w:t>
      </w:r>
      <w:r w:rsidR="002B3D79">
        <w:t>schwarz.</w:t>
      </w:r>
      <w:r w:rsidR="002B3D79" w:rsidRPr="002B3D79">
        <w:t xml:space="preserve"> </w:t>
      </w:r>
    </w:p>
    <w:p w14:paraId="4F691443" w14:textId="74D40AB5" w:rsidR="001508DC" w:rsidRPr="00361FE0" w:rsidRDefault="00361FE0" w:rsidP="00C75525">
      <w:pPr>
        <w:spacing w:after="240" w:line="408" w:lineRule="auto"/>
        <w:rPr>
          <w:rFonts w:ascii="Calibri" w:hAnsi="Calibri" w:cs="Calibri"/>
          <w:szCs w:val="28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3CCCA7F6" wp14:editId="568B29AF">
            <wp:simplePos x="0" y="0"/>
            <wp:positionH relativeFrom="column">
              <wp:posOffset>5241370</wp:posOffset>
            </wp:positionH>
            <wp:positionV relativeFrom="paragraph">
              <wp:posOffset>358590</wp:posOffset>
            </wp:positionV>
            <wp:extent cx="1134235" cy="784642"/>
            <wp:effectExtent l="0" t="0" r="0" b="3175"/>
            <wp:wrapNone/>
            <wp:docPr id="1318900745" name="Grafik 1" descr="Ein Bild, das Zeichnung, Entwurf, Cartoon, Menschliches Gesich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900745" name="Grafik 1" descr="Ein Bild, das Zeichnung, Entwurf, Cartoon, Menschliches Gesicht enthält.&#10;&#10;Automatisch generierte Beschreibu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34235" cy="7846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382B">
        <w:t>Es</w:t>
      </w:r>
      <w:r w:rsidR="00342AB6">
        <w:t xml:space="preserve"> sieht wie ein </w:t>
      </w:r>
      <w:r w:rsidR="00342AB6" w:rsidRPr="009109F0">
        <w:rPr>
          <w:rFonts w:ascii="alien dude" w:hAnsi="alien dude"/>
          <w:sz w:val="44"/>
          <w:szCs w:val="44"/>
        </w:rPr>
        <w:t>HUND</w:t>
      </w:r>
      <w:r w:rsidR="00DC382B">
        <w:t xml:space="preserve"> aus</w:t>
      </w:r>
      <w:r w:rsidR="00342AB6">
        <w:t xml:space="preserve">, aber seine </w:t>
      </w:r>
      <w:r w:rsidR="00342AB6" w:rsidRPr="009109F0">
        <w:rPr>
          <w:rFonts w:ascii="alien dude" w:hAnsi="alien dude"/>
          <w:sz w:val="44"/>
          <w:szCs w:val="44"/>
        </w:rPr>
        <w:t>BEINE</w:t>
      </w:r>
      <w:r w:rsidR="00342AB6">
        <w:t xml:space="preserve"> sind </w:t>
      </w:r>
      <w:r w:rsidR="00F030A5">
        <w:t>kurz</w:t>
      </w:r>
      <w:r w:rsidR="00342AB6">
        <w:t>.</w:t>
      </w:r>
      <w:r>
        <w:t xml:space="preserve"> Es i</w:t>
      </w:r>
      <w:r w:rsidR="00342AB6">
        <w:t xml:space="preserve">st circa </w:t>
      </w:r>
      <w:r w:rsidR="002B3D79">
        <w:t xml:space="preserve">7 </w:t>
      </w:r>
      <w:r w:rsidR="001508DC">
        <w:t>kg</w:t>
      </w:r>
      <w:r w:rsidR="002B3D79">
        <w:t xml:space="preserve"> </w:t>
      </w:r>
      <w:r w:rsidR="001508DC" w:rsidRPr="009109F0">
        <w:rPr>
          <w:rFonts w:ascii="alien dude" w:hAnsi="alien dude"/>
          <w:sz w:val="44"/>
          <w:szCs w:val="44"/>
        </w:rPr>
        <w:t>SCHWER</w:t>
      </w:r>
      <w:r w:rsidR="002B3D79">
        <w:t xml:space="preserve">. </w:t>
      </w:r>
      <w:r w:rsidR="00DC382B">
        <w:t xml:space="preserve">Es kann </w:t>
      </w:r>
      <w:r w:rsidR="008D56BB" w:rsidRPr="009109F0">
        <w:rPr>
          <w:rFonts w:ascii="alien dude" w:hAnsi="alien dude"/>
          <w:sz w:val="44"/>
          <w:szCs w:val="44"/>
        </w:rPr>
        <w:t>HOCH</w:t>
      </w:r>
      <w:r w:rsidR="00DC382B">
        <w:t xml:space="preserve"> </w:t>
      </w:r>
      <w:r w:rsidR="008D56BB">
        <w:t>springen</w:t>
      </w:r>
      <w:r w:rsidR="00DC382B">
        <w:t xml:space="preserve"> und sehr </w:t>
      </w:r>
      <w:r w:rsidR="001508DC" w:rsidRPr="009109F0">
        <w:rPr>
          <w:rFonts w:ascii="alien dude" w:hAnsi="alien dude"/>
          <w:sz w:val="44"/>
          <w:szCs w:val="44"/>
        </w:rPr>
        <w:t>SCHNELL</w:t>
      </w:r>
      <w:r w:rsidR="00DC382B">
        <w:t xml:space="preserve"> laufen: bis zu 50 Kilometer pro </w:t>
      </w:r>
      <w:r w:rsidR="001508DC" w:rsidRPr="009109F0">
        <w:rPr>
          <w:rFonts w:ascii="alien dude" w:hAnsi="alien dude"/>
          <w:sz w:val="44"/>
          <w:szCs w:val="44"/>
        </w:rPr>
        <w:t>STUNDE</w:t>
      </w:r>
      <w:r w:rsidR="00DC382B">
        <w:t xml:space="preserve">! </w:t>
      </w:r>
      <w:r w:rsidR="00F030A5">
        <w:br/>
      </w:r>
      <w:r w:rsidR="00DC382B">
        <w:t xml:space="preserve">Es </w:t>
      </w:r>
      <w:r w:rsidR="00F030A5">
        <w:t>lebt</w:t>
      </w:r>
      <w:r w:rsidR="00DC382B">
        <w:t xml:space="preserve"> im Wald </w:t>
      </w:r>
      <w:r>
        <w:rPr>
          <w:noProof/>
        </w:rPr>
        <w:drawing>
          <wp:inline distT="0" distB="0" distL="0" distR="0" wp14:anchorId="0F776BDA" wp14:editId="2BA88970">
            <wp:extent cx="225750" cy="324000"/>
            <wp:effectExtent l="0" t="0" r="3175" b="0"/>
            <wp:docPr id="2056860215" name="Grafik 3" descr="Ein Bild, das Weihnachtsbaum, Weihnachten, Zeichnung, Darstell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860215" name="Grafik 3" descr="Ein Bild, das Weihnachtsbaum, Weihnachten, Zeichnung, Darstellung enthält.&#10;&#10;Automatisch generierte Beschreibu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575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, aber</w:t>
      </w:r>
      <w:r w:rsidR="00DC382B">
        <w:t xml:space="preserve"> manchmal auch in </w:t>
      </w:r>
      <w:r w:rsidR="00442B67">
        <w:t>der</w:t>
      </w:r>
      <w:r w:rsidR="00DC382B">
        <w:t xml:space="preserve"> </w:t>
      </w:r>
      <w:r w:rsidR="00DC382B" w:rsidRPr="009109F0">
        <w:rPr>
          <w:rFonts w:ascii="alien dude" w:hAnsi="alien dude"/>
          <w:sz w:val="44"/>
          <w:szCs w:val="44"/>
        </w:rPr>
        <w:t>STADT</w:t>
      </w:r>
      <w:r w:rsidR="00DC382B">
        <w:t xml:space="preserve">. </w:t>
      </w:r>
      <w:r w:rsidR="00442B67">
        <w:t xml:space="preserve">Es frisst </w:t>
      </w:r>
      <w:r w:rsidR="001508DC" w:rsidRPr="009109F0">
        <w:rPr>
          <w:rFonts w:ascii="alien dude" w:hAnsi="alien dude"/>
          <w:sz w:val="44"/>
          <w:szCs w:val="44"/>
        </w:rPr>
        <w:t>ALLES</w:t>
      </w:r>
      <w:r w:rsidR="00442B67">
        <w:t xml:space="preserve">: Mäuse, Regenwürmer, Schnecken, Vogeleier, </w:t>
      </w:r>
      <w:r w:rsidR="00442B67" w:rsidRPr="00361FE0">
        <w:rPr>
          <w:rFonts w:ascii="Calibri" w:hAnsi="Calibri" w:cs="Calibri"/>
          <w:szCs w:val="28"/>
        </w:rPr>
        <w:t>Frösche</w:t>
      </w:r>
      <w:r w:rsidR="00B34AD3" w:rsidRPr="00361FE0">
        <w:rPr>
          <w:rFonts w:ascii="Calibri" w:hAnsi="Calibri" w:cs="Calibri"/>
          <w:szCs w:val="28"/>
        </w:rPr>
        <w:t xml:space="preserve">, </w:t>
      </w:r>
      <w:r>
        <w:rPr>
          <w:rFonts w:ascii="Calibri" w:hAnsi="Calibri" w:cs="Calibri"/>
          <w:szCs w:val="28"/>
        </w:rPr>
        <w:t>Obst</w:t>
      </w:r>
      <w:r w:rsidR="00442B67" w:rsidRPr="00361FE0">
        <w:rPr>
          <w:rFonts w:ascii="Calibri" w:hAnsi="Calibri" w:cs="Calibri"/>
          <w:szCs w:val="28"/>
        </w:rPr>
        <w:t xml:space="preserve"> und </w:t>
      </w:r>
      <w:r w:rsidR="001508DC" w:rsidRPr="00361FE0">
        <w:rPr>
          <w:rFonts w:ascii="Calibri" w:hAnsi="Calibri" w:cs="Calibri"/>
          <w:szCs w:val="28"/>
        </w:rPr>
        <w:t>Beeren.</w:t>
      </w:r>
    </w:p>
    <w:p w14:paraId="2FD7D186" w14:textId="69A5E0C6" w:rsidR="001508DC" w:rsidRDefault="001508DC" w:rsidP="00A0189B">
      <w:r>
        <w:t xml:space="preserve">Speisekarte: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293"/>
        <w:gridCol w:w="1293"/>
        <w:gridCol w:w="1294"/>
        <w:gridCol w:w="1294"/>
        <w:gridCol w:w="1294"/>
        <w:gridCol w:w="1294"/>
        <w:gridCol w:w="1294"/>
      </w:tblGrid>
      <w:tr w:rsidR="00B34AD3" w14:paraId="7B86BC41" w14:textId="77777777" w:rsidTr="006C307A">
        <w:trPr>
          <w:trHeight w:val="797"/>
        </w:trPr>
        <w:tc>
          <w:tcPr>
            <w:tcW w:w="1293" w:type="dxa"/>
            <w:vAlign w:val="center"/>
          </w:tcPr>
          <w:p w14:paraId="5EE5B2A6" w14:textId="03505E1F" w:rsidR="00B34AD3" w:rsidRDefault="006C307A" w:rsidP="006C307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D37755F" wp14:editId="139E9A81">
                  <wp:extent cx="404308" cy="360000"/>
                  <wp:effectExtent l="0" t="0" r="2540" b="0"/>
                  <wp:docPr id="5" name="Grafik 5" descr="Ein Bild, das Clipar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fik 5" descr="Ein Bild, das Clipart enthält.&#10;&#10;Automatisch generierte Beschreibu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308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3" w:type="dxa"/>
            <w:vAlign w:val="center"/>
          </w:tcPr>
          <w:p w14:paraId="2D037CA6" w14:textId="448FFE5E" w:rsidR="00B34AD3" w:rsidRDefault="006C307A" w:rsidP="006C307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31E3D07" wp14:editId="1A18306E">
                  <wp:extent cx="510898" cy="360000"/>
                  <wp:effectExtent l="0" t="0" r="0" b="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rafik 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898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dxa"/>
            <w:vAlign w:val="center"/>
          </w:tcPr>
          <w:p w14:paraId="79D1A6D2" w14:textId="2193ACEC" w:rsidR="00B34AD3" w:rsidRDefault="006C307A" w:rsidP="006C307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95D98C0" wp14:editId="56B9CE5F">
                  <wp:extent cx="379200" cy="360000"/>
                  <wp:effectExtent l="0" t="0" r="1905" b="0"/>
                  <wp:docPr id="8" name="Grafik 8" descr="Ein Bild, das Kreis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rafik 2" descr="Ein Bild, das Kreis enthält.&#10;&#10;Automatisch generierte Beschreibu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2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dxa"/>
            <w:vAlign w:val="center"/>
          </w:tcPr>
          <w:p w14:paraId="7AF9C12B" w14:textId="0ABFBE31" w:rsidR="00B34AD3" w:rsidRDefault="006C307A" w:rsidP="006C307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8F00DDD" wp14:editId="2C50D85A">
                  <wp:extent cx="336842" cy="360000"/>
                  <wp:effectExtent l="0" t="0" r="0" b="0"/>
                  <wp:docPr id="6" name="Grafik 6" descr="Ein Bild, das Kreis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fik 6" descr="Ein Bild, das Kreis enthält.&#10;&#10;Automatisch generierte Beschreibung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432"/>
                          <a:stretch/>
                        </pic:blipFill>
                        <pic:spPr bwMode="auto">
                          <a:xfrm>
                            <a:off x="0" y="0"/>
                            <a:ext cx="336842" cy="3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dxa"/>
            <w:vAlign w:val="center"/>
          </w:tcPr>
          <w:p w14:paraId="5A748AA0" w14:textId="355B0CDB" w:rsidR="00B34AD3" w:rsidRDefault="006C307A" w:rsidP="006C307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C05D1A1" wp14:editId="5647C10A">
                  <wp:extent cx="360000" cy="360000"/>
                  <wp:effectExtent l="0" t="0" r="0" b="0"/>
                  <wp:docPr id="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dxa"/>
            <w:vAlign w:val="center"/>
          </w:tcPr>
          <w:p w14:paraId="43F70DA4" w14:textId="48C87394" w:rsidR="00B34AD3" w:rsidRDefault="006C307A" w:rsidP="006C307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D06C5FD" wp14:editId="17E650DB">
                  <wp:extent cx="550452" cy="360000"/>
                  <wp:effectExtent l="0" t="0" r="0" b="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rafik 4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52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dxa"/>
            <w:vAlign w:val="center"/>
          </w:tcPr>
          <w:p w14:paraId="77D32D88" w14:textId="14BC20DE" w:rsidR="00B34AD3" w:rsidRDefault="006C307A" w:rsidP="006C307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0458ED6" wp14:editId="57856555">
                  <wp:extent cx="360000" cy="360000"/>
                  <wp:effectExtent l="0" t="0" r="0" b="0"/>
                  <wp:docPr id="3" name="Grafik 3" descr="Ein Bild, das Ei, Horst, Pflanze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Grafik 3" descr="Ein Bild, das Ei, Horst, Pflanze enthält.&#10;&#10;Automatisch generierte Beschreibu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AD3" w14:paraId="244299F6" w14:textId="77777777" w:rsidTr="006C307A">
        <w:trPr>
          <w:trHeight w:val="838"/>
        </w:trPr>
        <w:tc>
          <w:tcPr>
            <w:tcW w:w="1293" w:type="dxa"/>
          </w:tcPr>
          <w:p w14:paraId="7AF10192" w14:textId="4DBBD11D" w:rsidR="00B34AD3" w:rsidRDefault="00B34AD3" w:rsidP="00A0189B"/>
        </w:tc>
        <w:tc>
          <w:tcPr>
            <w:tcW w:w="1293" w:type="dxa"/>
          </w:tcPr>
          <w:p w14:paraId="0AD636E7" w14:textId="77777777" w:rsidR="00B34AD3" w:rsidRDefault="00B34AD3" w:rsidP="00A0189B"/>
        </w:tc>
        <w:tc>
          <w:tcPr>
            <w:tcW w:w="1294" w:type="dxa"/>
          </w:tcPr>
          <w:p w14:paraId="5704EEF1" w14:textId="77777777" w:rsidR="00B34AD3" w:rsidRDefault="00B34AD3" w:rsidP="00A0189B"/>
        </w:tc>
        <w:tc>
          <w:tcPr>
            <w:tcW w:w="1294" w:type="dxa"/>
          </w:tcPr>
          <w:p w14:paraId="734F8823" w14:textId="77777777" w:rsidR="00B34AD3" w:rsidRDefault="00B34AD3" w:rsidP="00A0189B"/>
        </w:tc>
        <w:tc>
          <w:tcPr>
            <w:tcW w:w="1294" w:type="dxa"/>
          </w:tcPr>
          <w:p w14:paraId="4D2698D5" w14:textId="77777777" w:rsidR="00B34AD3" w:rsidRDefault="00B34AD3" w:rsidP="00A0189B"/>
        </w:tc>
        <w:tc>
          <w:tcPr>
            <w:tcW w:w="1294" w:type="dxa"/>
          </w:tcPr>
          <w:p w14:paraId="5CC1EF6E" w14:textId="77777777" w:rsidR="00B34AD3" w:rsidRDefault="00B34AD3" w:rsidP="00A0189B"/>
        </w:tc>
        <w:tc>
          <w:tcPr>
            <w:tcW w:w="1294" w:type="dxa"/>
          </w:tcPr>
          <w:p w14:paraId="170B36D0" w14:textId="77777777" w:rsidR="00B34AD3" w:rsidRDefault="00B34AD3" w:rsidP="00A0189B"/>
        </w:tc>
      </w:tr>
    </w:tbl>
    <w:p w14:paraId="5ED0A2D6" w14:textId="77777777" w:rsidR="001508DC" w:rsidRDefault="001508DC" w:rsidP="00C75525">
      <w:pPr>
        <w:spacing w:after="120"/>
      </w:pPr>
    </w:p>
    <w:tbl>
      <w:tblPr>
        <w:tblStyle w:val="Tabellenraster"/>
        <w:tblW w:w="9180" w:type="dxa"/>
        <w:jc w:val="center"/>
        <w:tblLayout w:type="fixed"/>
        <w:tblLook w:val="04A0" w:firstRow="1" w:lastRow="0" w:firstColumn="1" w:lastColumn="0" w:noHBand="0" w:noVBand="1"/>
      </w:tblPr>
      <w:tblGrid>
        <w:gridCol w:w="1020"/>
        <w:gridCol w:w="1020"/>
        <w:gridCol w:w="1020"/>
        <w:gridCol w:w="1020"/>
        <w:gridCol w:w="1020"/>
        <w:gridCol w:w="1020"/>
        <w:gridCol w:w="1020"/>
        <w:gridCol w:w="1020"/>
        <w:gridCol w:w="1020"/>
      </w:tblGrid>
      <w:tr w:rsidR="006C307A" w:rsidRPr="00DE5743" w14:paraId="311DB3A0" w14:textId="77777777" w:rsidTr="00361FE0">
        <w:trPr>
          <w:trHeight w:val="20"/>
          <w:jc w:val="center"/>
        </w:trPr>
        <w:tc>
          <w:tcPr>
            <w:tcW w:w="1020" w:type="dxa"/>
            <w:tcBorders>
              <w:bottom w:val="nil"/>
            </w:tcBorders>
            <w:tcMar>
              <w:top w:w="57" w:type="dxa"/>
              <w:bottom w:w="0" w:type="dxa"/>
            </w:tcMar>
            <w:vAlign w:val="center"/>
          </w:tcPr>
          <w:p w14:paraId="204D1F1E" w14:textId="77777777" w:rsidR="006C307A" w:rsidRPr="00DE5743" w:rsidRDefault="006C307A" w:rsidP="007C1830">
            <w:pPr>
              <w:jc w:val="center"/>
              <w:rPr>
                <w:rFonts w:ascii="alien dude" w:hAnsi="alien dude" w:cs="Times New Roman"/>
                <w:color w:val="000000" w:themeColor="text1"/>
                <w:sz w:val="56"/>
                <w:szCs w:val="56"/>
              </w:rPr>
            </w:pPr>
            <w:r w:rsidRPr="00DE5743">
              <w:rPr>
                <w:rFonts w:ascii="alien dude" w:hAnsi="alien dude"/>
                <w:color w:val="000000" w:themeColor="text1"/>
                <w:sz w:val="56"/>
                <w:szCs w:val="56"/>
              </w:rPr>
              <w:t>a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  <w:bottom w:w="0" w:type="dxa"/>
            </w:tcMar>
            <w:vAlign w:val="center"/>
          </w:tcPr>
          <w:p w14:paraId="49AF91D9" w14:textId="77777777" w:rsidR="006C307A" w:rsidRPr="00DE5743" w:rsidRDefault="006C307A" w:rsidP="007C1830">
            <w:pPr>
              <w:jc w:val="center"/>
              <w:rPr>
                <w:rFonts w:ascii="alien dude" w:hAnsi="alien dude"/>
                <w:color w:val="000000" w:themeColor="text1"/>
                <w:sz w:val="56"/>
                <w:szCs w:val="56"/>
              </w:rPr>
            </w:pPr>
            <w:r w:rsidRPr="00DE5743">
              <w:rPr>
                <w:rFonts w:ascii="alien dude" w:hAnsi="alien dude"/>
                <w:color w:val="000000" w:themeColor="text1"/>
                <w:sz w:val="56"/>
                <w:szCs w:val="56"/>
              </w:rPr>
              <w:t>b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  <w:bottom w:w="0" w:type="dxa"/>
            </w:tcMar>
            <w:vAlign w:val="center"/>
          </w:tcPr>
          <w:p w14:paraId="6F7B0467" w14:textId="77777777" w:rsidR="006C307A" w:rsidRPr="00DE5743" w:rsidRDefault="006C307A" w:rsidP="007C1830">
            <w:pPr>
              <w:jc w:val="center"/>
              <w:rPr>
                <w:rFonts w:ascii="alien dude" w:hAnsi="alien dude"/>
                <w:color w:val="000000" w:themeColor="text1"/>
                <w:sz w:val="56"/>
                <w:szCs w:val="56"/>
              </w:rPr>
            </w:pPr>
            <w:r w:rsidRPr="00DE5743">
              <w:rPr>
                <w:rFonts w:ascii="alien dude" w:hAnsi="alien dude"/>
                <w:color w:val="000000" w:themeColor="text1"/>
                <w:sz w:val="56"/>
                <w:szCs w:val="56"/>
              </w:rPr>
              <w:t>c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  <w:bottom w:w="0" w:type="dxa"/>
            </w:tcMar>
            <w:vAlign w:val="center"/>
          </w:tcPr>
          <w:p w14:paraId="5D64C3B3" w14:textId="77777777" w:rsidR="006C307A" w:rsidRPr="00DE5743" w:rsidRDefault="006C307A" w:rsidP="007C1830">
            <w:pPr>
              <w:jc w:val="center"/>
              <w:rPr>
                <w:rFonts w:ascii="alien dude" w:hAnsi="alien dude"/>
                <w:color w:val="000000" w:themeColor="text1"/>
                <w:sz w:val="56"/>
                <w:szCs w:val="56"/>
              </w:rPr>
            </w:pPr>
            <w:r w:rsidRPr="00DE5743">
              <w:rPr>
                <w:rFonts w:ascii="alien dude" w:hAnsi="alien dude"/>
                <w:color w:val="000000" w:themeColor="text1"/>
                <w:sz w:val="56"/>
                <w:szCs w:val="56"/>
              </w:rPr>
              <w:t>d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  <w:bottom w:w="0" w:type="dxa"/>
            </w:tcMar>
            <w:vAlign w:val="center"/>
          </w:tcPr>
          <w:p w14:paraId="7DB49399" w14:textId="77777777" w:rsidR="006C307A" w:rsidRPr="00DE5743" w:rsidRDefault="006C307A" w:rsidP="007C1830">
            <w:pPr>
              <w:jc w:val="center"/>
              <w:rPr>
                <w:rFonts w:ascii="alien dude" w:hAnsi="alien dude"/>
                <w:color w:val="000000" w:themeColor="text1"/>
                <w:sz w:val="56"/>
                <w:szCs w:val="56"/>
              </w:rPr>
            </w:pPr>
            <w:r w:rsidRPr="00DE5743">
              <w:rPr>
                <w:rFonts w:ascii="alien dude" w:hAnsi="alien dude"/>
                <w:color w:val="000000" w:themeColor="text1"/>
                <w:sz w:val="56"/>
                <w:szCs w:val="56"/>
              </w:rPr>
              <w:t>e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  <w:bottom w:w="0" w:type="dxa"/>
            </w:tcMar>
            <w:vAlign w:val="center"/>
          </w:tcPr>
          <w:p w14:paraId="138F522A" w14:textId="77777777" w:rsidR="006C307A" w:rsidRPr="00DE5743" w:rsidRDefault="006C307A" w:rsidP="007C1830">
            <w:pPr>
              <w:jc w:val="center"/>
              <w:rPr>
                <w:rFonts w:ascii="alien dude" w:hAnsi="alien dude"/>
                <w:color w:val="000000" w:themeColor="text1"/>
                <w:sz w:val="56"/>
                <w:szCs w:val="56"/>
              </w:rPr>
            </w:pPr>
            <w:r w:rsidRPr="00DE5743">
              <w:rPr>
                <w:rFonts w:ascii="alien dude" w:hAnsi="alien dude"/>
                <w:color w:val="000000" w:themeColor="text1"/>
                <w:sz w:val="56"/>
                <w:szCs w:val="56"/>
              </w:rPr>
              <w:t>f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  <w:bottom w:w="0" w:type="dxa"/>
            </w:tcMar>
            <w:vAlign w:val="center"/>
          </w:tcPr>
          <w:p w14:paraId="7C4FD937" w14:textId="77777777" w:rsidR="006C307A" w:rsidRPr="00DE5743" w:rsidRDefault="006C307A" w:rsidP="007C1830">
            <w:pPr>
              <w:jc w:val="center"/>
              <w:rPr>
                <w:rFonts w:ascii="alien dude" w:hAnsi="alien dude"/>
                <w:color w:val="000000" w:themeColor="text1"/>
                <w:sz w:val="56"/>
                <w:szCs w:val="56"/>
              </w:rPr>
            </w:pPr>
            <w:r w:rsidRPr="00DE5743">
              <w:rPr>
                <w:rFonts w:ascii="alien dude" w:hAnsi="alien dude"/>
                <w:color w:val="000000" w:themeColor="text1"/>
                <w:sz w:val="56"/>
                <w:szCs w:val="56"/>
              </w:rPr>
              <w:t>g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  <w:bottom w:w="0" w:type="dxa"/>
            </w:tcMar>
            <w:vAlign w:val="center"/>
          </w:tcPr>
          <w:p w14:paraId="1E4D0985" w14:textId="77777777" w:rsidR="006C307A" w:rsidRPr="00DE5743" w:rsidRDefault="006C307A" w:rsidP="007C1830">
            <w:pPr>
              <w:jc w:val="center"/>
              <w:rPr>
                <w:rFonts w:ascii="alien dude" w:hAnsi="alien dude"/>
                <w:color w:val="000000" w:themeColor="text1"/>
                <w:sz w:val="56"/>
                <w:szCs w:val="56"/>
              </w:rPr>
            </w:pPr>
            <w:r w:rsidRPr="00DE5743">
              <w:rPr>
                <w:rFonts w:ascii="alien dude" w:hAnsi="alien dude"/>
                <w:color w:val="000000" w:themeColor="text1"/>
                <w:sz w:val="56"/>
                <w:szCs w:val="56"/>
              </w:rPr>
              <w:t>h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  <w:bottom w:w="0" w:type="dxa"/>
            </w:tcMar>
            <w:vAlign w:val="center"/>
          </w:tcPr>
          <w:p w14:paraId="0C72F495" w14:textId="77777777" w:rsidR="006C307A" w:rsidRPr="00DE5743" w:rsidRDefault="006C307A" w:rsidP="007C1830">
            <w:pPr>
              <w:jc w:val="center"/>
              <w:rPr>
                <w:rFonts w:ascii="alien dude" w:hAnsi="alien dude"/>
                <w:color w:val="000000" w:themeColor="text1"/>
                <w:sz w:val="56"/>
                <w:szCs w:val="56"/>
              </w:rPr>
            </w:pPr>
            <w:r w:rsidRPr="00DE5743">
              <w:rPr>
                <w:rFonts w:ascii="alien dude" w:hAnsi="alien dude"/>
                <w:color w:val="000000" w:themeColor="text1"/>
                <w:sz w:val="56"/>
                <w:szCs w:val="56"/>
              </w:rPr>
              <w:t>i</w:t>
            </w:r>
          </w:p>
        </w:tc>
      </w:tr>
      <w:tr w:rsidR="006C307A" w:rsidRPr="00DE5743" w14:paraId="3A45C25F" w14:textId="77777777" w:rsidTr="00361FE0">
        <w:trPr>
          <w:trHeight w:val="20"/>
          <w:jc w:val="center"/>
        </w:trPr>
        <w:tc>
          <w:tcPr>
            <w:tcW w:w="1020" w:type="dxa"/>
            <w:tcBorders>
              <w:top w:val="nil"/>
              <w:bottom w:val="single" w:sz="4" w:space="0" w:color="auto"/>
            </w:tcBorders>
            <w:tcMar>
              <w:top w:w="0" w:type="dxa"/>
              <w:bottom w:w="57" w:type="dxa"/>
            </w:tcMar>
            <w:vAlign w:val="center"/>
          </w:tcPr>
          <w:p w14:paraId="5B80BD24" w14:textId="77777777" w:rsidR="006C307A" w:rsidRPr="00DE5743" w:rsidRDefault="006C307A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color w:val="000000" w:themeColor="text1"/>
                <w:szCs w:val="28"/>
              </w:rPr>
            </w:pPr>
          </w:p>
        </w:tc>
        <w:tc>
          <w:tcPr>
            <w:tcW w:w="1020" w:type="dxa"/>
            <w:tcBorders>
              <w:top w:val="nil"/>
              <w:bottom w:val="single" w:sz="4" w:space="0" w:color="auto"/>
            </w:tcBorders>
            <w:tcMar>
              <w:top w:w="0" w:type="dxa"/>
              <w:bottom w:w="57" w:type="dxa"/>
            </w:tcMar>
            <w:vAlign w:val="center"/>
          </w:tcPr>
          <w:p w14:paraId="74E4FADF" w14:textId="77777777" w:rsidR="006C307A" w:rsidRPr="00DE5743" w:rsidRDefault="006C307A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color w:val="000000" w:themeColor="text1"/>
                <w:szCs w:val="28"/>
              </w:rPr>
            </w:pPr>
            <w:r w:rsidRPr="00DE5743">
              <w:rPr>
                <w:rFonts w:ascii="Calibri" w:hAnsi="Calibri" w:cs="Calibri"/>
                <w:i/>
                <w:color w:val="000000" w:themeColor="text1"/>
                <w:szCs w:val="28"/>
              </w:rPr>
              <w:t>B</w:t>
            </w:r>
          </w:p>
        </w:tc>
        <w:tc>
          <w:tcPr>
            <w:tcW w:w="1020" w:type="dxa"/>
            <w:tcBorders>
              <w:top w:val="nil"/>
              <w:bottom w:val="single" w:sz="4" w:space="0" w:color="auto"/>
            </w:tcBorders>
            <w:tcMar>
              <w:top w:w="0" w:type="dxa"/>
              <w:bottom w:w="57" w:type="dxa"/>
            </w:tcMar>
            <w:vAlign w:val="center"/>
          </w:tcPr>
          <w:p w14:paraId="0F793354" w14:textId="77777777" w:rsidR="006C307A" w:rsidRPr="00DE5743" w:rsidRDefault="006C307A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color w:val="000000" w:themeColor="text1"/>
                <w:szCs w:val="28"/>
              </w:rPr>
            </w:pPr>
          </w:p>
        </w:tc>
        <w:tc>
          <w:tcPr>
            <w:tcW w:w="1020" w:type="dxa"/>
            <w:tcBorders>
              <w:top w:val="nil"/>
              <w:bottom w:val="single" w:sz="4" w:space="0" w:color="auto"/>
            </w:tcBorders>
            <w:tcMar>
              <w:top w:w="0" w:type="dxa"/>
              <w:bottom w:w="57" w:type="dxa"/>
            </w:tcMar>
            <w:vAlign w:val="center"/>
          </w:tcPr>
          <w:p w14:paraId="37B2C9CD" w14:textId="6F853CB0" w:rsidR="006C307A" w:rsidRPr="00DE5743" w:rsidRDefault="00F030A5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color w:val="000000" w:themeColor="text1"/>
                <w:szCs w:val="28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8"/>
              </w:rPr>
              <w:t>D</w:t>
            </w:r>
          </w:p>
        </w:tc>
        <w:tc>
          <w:tcPr>
            <w:tcW w:w="1020" w:type="dxa"/>
            <w:tcBorders>
              <w:top w:val="nil"/>
              <w:bottom w:val="single" w:sz="4" w:space="0" w:color="auto"/>
            </w:tcBorders>
            <w:tcMar>
              <w:top w:w="0" w:type="dxa"/>
              <w:bottom w:w="57" w:type="dxa"/>
            </w:tcMar>
            <w:vAlign w:val="center"/>
          </w:tcPr>
          <w:p w14:paraId="60F47E5C" w14:textId="77777777" w:rsidR="006C307A" w:rsidRPr="00DE5743" w:rsidRDefault="006C307A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color w:val="000000" w:themeColor="text1"/>
                <w:szCs w:val="28"/>
              </w:rPr>
            </w:pPr>
          </w:p>
        </w:tc>
        <w:tc>
          <w:tcPr>
            <w:tcW w:w="1020" w:type="dxa"/>
            <w:tcBorders>
              <w:top w:val="nil"/>
              <w:bottom w:val="single" w:sz="4" w:space="0" w:color="auto"/>
            </w:tcBorders>
            <w:tcMar>
              <w:top w:w="0" w:type="dxa"/>
              <w:bottom w:w="57" w:type="dxa"/>
            </w:tcMar>
            <w:vAlign w:val="center"/>
          </w:tcPr>
          <w:p w14:paraId="1EA074CD" w14:textId="77777777" w:rsidR="006C307A" w:rsidRPr="00DE5743" w:rsidRDefault="006C307A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color w:val="000000" w:themeColor="text1"/>
                <w:szCs w:val="28"/>
              </w:rPr>
            </w:pPr>
            <w:r w:rsidRPr="00DE5743">
              <w:rPr>
                <w:rFonts w:ascii="Calibri" w:hAnsi="Calibri" w:cs="Calibri"/>
                <w:i/>
                <w:color w:val="000000" w:themeColor="text1"/>
                <w:szCs w:val="28"/>
              </w:rPr>
              <w:t>F</w:t>
            </w:r>
          </w:p>
        </w:tc>
        <w:tc>
          <w:tcPr>
            <w:tcW w:w="1020" w:type="dxa"/>
            <w:tcBorders>
              <w:top w:val="nil"/>
              <w:bottom w:val="single" w:sz="4" w:space="0" w:color="auto"/>
            </w:tcBorders>
            <w:tcMar>
              <w:top w:w="0" w:type="dxa"/>
              <w:bottom w:w="57" w:type="dxa"/>
            </w:tcMar>
            <w:vAlign w:val="center"/>
          </w:tcPr>
          <w:p w14:paraId="0CADAD19" w14:textId="77777777" w:rsidR="006C307A" w:rsidRPr="00DE5743" w:rsidRDefault="006C307A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color w:val="000000" w:themeColor="text1"/>
                <w:szCs w:val="28"/>
              </w:rPr>
            </w:pPr>
          </w:p>
        </w:tc>
        <w:tc>
          <w:tcPr>
            <w:tcW w:w="1020" w:type="dxa"/>
            <w:tcBorders>
              <w:top w:val="nil"/>
              <w:bottom w:val="single" w:sz="4" w:space="0" w:color="auto"/>
            </w:tcBorders>
            <w:tcMar>
              <w:top w:w="0" w:type="dxa"/>
              <w:bottom w:w="57" w:type="dxa"/>
            </w:tcMar>
            <w:vAlign w:val="center"/>
          </w:tcPr>
          <w:p w14:paraId="7DD65CA3" w14:textId="77777777" w:rsidR="006C307A" w:rsidRPr="00DE5743" w:rsidRDefault="006C307A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color w:val="000000" w:themeColor="text1"/>
                <w:szCs w:val="28"/>
              </w:rPr>
            </w:pPr>
          </w:p>
        </w:tc>
        <w:tc>
          <w:tcPr>
            <w:tcW w:w="1020" w:type="dxa"/>
            <w:tcBorders>
              <w:top w:val="nil"/>
              <w:bottom w:val="single" w:sz="4" w:space="0" w:color="auto"/>
            </w:tcBorders>
            <w:tcMar>
              <w:top w:w="0" w:type="dxa"/>
              <w:bottom w:w="57" w:type="dxa"/>
            </w:tcMar>
            <w:vAlign w:val="center"/>
          </w:tcPr>
          <w:p w14:paraId="23ACE123" w14:textId="77777777" w:rsidR="006C307A" w:rsidRPr="00DE5743" w:rsidRDefault="006C307A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color w:val="000000" w:themeColor="text1"/>
                <w:szCs w:val="28"/>
              </w:rPr>
            </w:pPr>
          </w:p>
        </w:tc>
      </w:tr>
      <w:tr w:rsidR="006C307A" w:rsidRPr="00DE5743" w14:paraId="3536593F" w14:textId="77777777" w:rsidTr="00361FE0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20"/>
          <w:jc w:val="center"/>
        </w:trPr>
        <w:tc>
          <w:tcPr>
            <w:tcW w:w="1020" w:type="dxa"/>
            <w:tcBorders>
              <w:bottom w:val="nil"/>
            </w:tcBorders>
            <w:tcMar>
              <w:top w:w="57" w:type="dxa"/>
              <w:bottom w:w="0" w:type="dxa"/>
            </w:tcMar>
            <w:vAlign w:val="center"/>
          </w:tcPr>
          <w:p w14:paraId="213E9B5E" w14:textId="77777777" w:rsidR="006C307A" w:rsidRPr="00DE5743" w:rsidRDefault="006C307A" w:rsidP="007C1830">
            <w:pPr>
              <w:jc w:val="center"/>
              <w:rPr>
                <w:rFonts w:ascii="alien dude" w:hAnsi="alien dude"/>
                <w:color w:val="000000" w:themeColor="text1"/>
                <w:sz w:val="56"/>
                <w:szCs w:val="56"/>
              </w:rPr>
            </w:pPr>
            <w:r w:rsidRPr="00DE5743">
              <w:rPr>
                <w:rFonts w:ascii="alien dude" w:hAnsi="alien dude"/>
                <w:color w:val="000000" w:themeColor="text1"/>
                <w:sz w:val="56"/>
                <w:szCs w:val="56"/>
              </w:rPr>
              <w:t>l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  <w:bottom w:w="0" w:type="dxa"/>
            </w:tcMar>
            <w:vAlign w:val="center"/>
          </w:tcPr>
          <w:p w14:paraId="79DB2B5A" w14:textId="77777777" w:rsidR="006C307A" w:rsidRPr="00DE5743" w:rsidRDefault="006C307A" w:rsidP="007C1830">
            <w:pPr>
              <w:jc w:val="center"/>
              <w:rPr>
                <w:rFonts w:ascii="alien dude" w:hAnsi="alien dude"/>
                <w:color w:val="000000" w:themeColor="text1"/>
                <w:sz w:val="56"/>
                <w:szCs w:val="56"/>
              </w:rPr>
            </w:pPr>
            <w:r w:rsidRPr="00DE5743">
              <w:rPr>
                <w:rFonts w:ascii="alien dude" w:hAnsi="alien dude"/>
                <w:color w:val="000000" w:themeColor="text1"/>
                <w:sz w:val="56"/>
                <w:szCs w:val="56"/>
              </w:rPr>
              <w:t>n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  <w:bottom w:w="0" w:type="dxa"/>
            </w:tcMar>
            <w:vAlign w:val="center"/>
          </w:tcPr>
          <w:p w14:paraId="681B2377" w14:textId="77777777" w:rsidR="006C307A" w:rsidRPr="00DE5743" w:rsidRDefault="006C307A" w:rsidP="007C1830">
            <w:pPr>
              <w:jc w:val="center"/>
              <w:rPr>
                <w:rFonts w:ascii="alien dude" w:hAnsi="alien dude"/>
                <w:color w:val="000000" w:themeColor="text1"/>
                <w:sz w:val="56"/>
                <w:szCs w:val="56"/>
              </w:rPr>
            </w:pPr>
            <w:r w:rsidRPr="00DE5743">
              <w:rPr>
                <w:rFonts w:ascii="alien dude" w:hAnsi="alien dude"/>
                <w:color w:val="000000" w:themeColor="text1"/>
                <w:sz w:val="56"/>
                <w:szCs w:val="56"/>
              </w:rPr>
              <w:t>o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  <w:bottom w:w="0" w:type="dxa"/>
            </w:tcMar>
            <w:vAlign w:val="center"/>
          </w:tcPr>
          <w:p w14:paraId="742C6B29" w14:textId="77777777" w:rsidR="006C307A" w:rsidRPr="00DE5743" w:rsidRDefault="006C307A" w:rsidP="007C1830">
            <w:pPr>
              <w:jc w:val="center"/>
              <w:rPr>
                <w:rFonts w:ascii="alien dude" w:hAnsi="alien dude"/>
                <w:color w:val="000000" w:themeColor="text1"/>
                <w:sz w:val="56"/>
                <w:szCs w:val="56"/>
              </w:rPr>
            </w:pPr>
            <w:r w:rsidRPr="00DE5743">
              <w:rPr>
                <w:rFonts w:ascii="alien dude" w:hAnsi="alien dude"/>
                <w:color w:val="000000" w:themeColor="text1"/>
                <w:sz w:val="56"/>
                <w:szCs w:val="56"/>
              </w:rPr>
              <w:t>r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  <w:bottom w:w="0" w:type="dxa"/>
            </w:tcMar>
            <w:vAlign w:val="center"/>
          </w:tcPr>
          <w:p w14:paraId="6718096A" w14:textId="77777777" w:rsidR="006C307A" w:rsidRPr="00DE5743" w:rsidRDefault="006C307A" w:rsidP="007C1830">
            <w:pPr>
              <w:jc w:val="center"/>
              <w:rPr>
                <w:rFonts w:ascii="alien dude" w:hAnsi="alien dude"/>
                <w:color w:val="000000" w:themeColor="text1"/>
                <w:sz w:val="56"/>
                <w:szCs w:val="56"/>
              </w:rPr>
            </w:pPr>
            <w:r w:rsidRPr="00DE5743">
              <w:rPr>
                <w:rFonts w:ascii="alien dude" w:hAnsi="alien dude"/>
                <w:color w:val="000000" w:themeColor="text1"/>
                <w:sz w:val="56"/>
                <w:szCs w:val="56"/>
              </w:rPr>
              <w:t>s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  <w:bottom w:w="0" w:type="dxa"/>
            </w:tcMar>
            <w:vAlign w:val="center"/>
          </w:tcPr>
          <w:p w14:paraId="202E1BB9" w14:textId="77777777" w:rsidR="006C307A" w:rsidRPr="00DE5743" w:rsidRDefault="006C307A" w:rsidP="007C1830">
            <w:pPr>
              <w:jc w:val="center"/>
              <w:rPr>
                <w:rFonts w:ascii="alien dude" w:hAnsi="alien dude"/>
                <w:color w:val="000000" w:themeColor="text1"/>
                <w:sz w:val="56"/>
                <w:szCs w:val="56"/>
              </w:rPr>
            </w:pPr>
            <w:r w:rsidRPr="00DE5743">
              <w:rPr>
                <w:rFonts w:ascii="alien dude" w:hAnsi="alien dude"/>
                <w:color w:val="000000" w:themeColor="text1"/>
                <w:sz w:val="56"/>
                <w:szCs w:val="56"/>
              </w:rPr>
              <w:t>t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  <w:bottom w:w="0" w:type="dxa"/>
            </w:tcMar>
            <w:vAlign w:val="center"/>
          </w:tcPr>
          <w:p w14:paraId="23EA577C" w14:textId="77777777" w:rsidR="006C307A" w:rsidRPr="00DE5743" w:rsidRDefault="006C307A" w:rsidP="007C1830">
            <w:pPr>
              <w:jc w:val="center"/>
              <w:rPr>
                <w:rFonts w:ascii="alien dude" w:hAnsi="alien dude"/>
                <w:color w:val="000000" w:themeColor="text1"/>
                <w:sz w:val="56"/>
                <w:szCs w:val="56"/>
              </w:rPr>
            </w:pPr>
            <w:r w:rsidRPr="00DE5743">
              <w:rPr>
                <w:rFonts w:ascii="alien dude" w:hAnsi="alien dude"/>
                <w:color w:val="000000" w:themeColor="text1"/>
                <w:sz w:val="56"/>
                <w:szCs w:val="56"/>
              </w:rPr>
              <w:t>u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  <w:bottom w:w="0" w:type="dxa"/>
            </w:tcMar>
            <w:vAlign w:val="center"/>
          </w:tcPr>
          <w:p w14:paraId="702AEA43" w14:textId="77777777" w:rsidR="006C307A" w:rsidRPr="00DE5743" w:rsidRDefault="006C307A" w:rsidP="007C1830">
            <w:pPr>
              <w:jc w:val="center"/>
              <w:rPr>
                <w:rFonts w:ascii="alien dude" w:hAnsi="alien dude"/>
                <w:color w:val="000000" w:themeColor="text1"/>
                <w:sz w:val="56"/>
                <w:szCs w:val="56"/>
              </w:rPr>
            </w:pPr>
            <w:r w:rsidRPr="00DE5743">
              <w:rPr>
                <w:rFonts w:ascii="alien dude" w:hAnsi="alien dude"/>
                <w:color w:val="000000" w:themeColor="text1"/>
                <w:sz w:val="56"/>
                <w:szCs w:val="56"/>
              </w:rPr>
              <w:t>w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  <w:bottom w:w="0" w:type="dxa"/>
            </w:tcMar>
            <w:vAlign w:val="center"/>
          </w:tcPr>
          <w:p w14:paraId="396A11B7" w14:textId="77777777" w:rsidR="006C307A" w:rsidRPr="00DE5743" w:rsidRDefault="006C307A" w:rsidP="007C1830">
            <w:pPr>
              <w:jc w:val="center"/>
              <w:rPr>
                <w:rFonts w:ascii="alien dude" w:hAnsi="alien dude" w:cs="Times New Roman"/>
                <w:color w:val="000000" w:themeColor="text1"/>
                <w:sz w:val="56"/>
                <w:szCs w:val="56"/>
              </w:rPr>
            </w:pPr>
            <w:r w:rsidRPr="00DE5743">
              <w:rPr>
                <w:rFonts w:ascii="alien dude" w:hAnsi="alien dude"/>
                <w:color w:val="000000" w:themeColor="text1"/>
                <w:sz w:val="56"/>
                <w:szCs w:val="56"/>
              </w:rPr>
              <w:t>z</w:t>
            </w:r>
          </w:p>
        </w:tc>
      </w:tr>
      <w:tr w:rsidR="006C307A" w:rsidRPr="00DE5743" w14:paraId="1D76C8A6" w14:textId="77777777" w:rsidTr="00361FE0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20"/>
          <w:jc w:val="center"/>
        </w:trPr>
        <w:tc>
          <w:tcPr>
            <w:tcW w:w="1020" w:type="dxa"/>
            <w:tcBorders>
              <w:top w:val="nil"/>
            </w:tcBorders>
            <w:tcMar>
              <w:top w:w="0" w:type="dxa"/>
              <w:bottom w:w="57" w:type="dxa"/>
            </w:tcMar>
            <w:vAlign w:val="center"/>
          </w:tcPr>
          <w:p w14:paraId="010A8F78" w14:textId="77777777" w:rsidR="006C307A" w:rsidRPr="00DE5743" w:rsidRDefault="006C307A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szCs w:val="22"/>
              </w:rPr>
            </w:pPr>
          </w:p>
        </w:tc>
        <w:tc>
          <w:tcPr>
            <w:tcW w:w="1020" w:type="dxa"/>
            <w:tcBorders>
              <w:top w:val="nil"/>
            </w:tcBorders>
            <w:tcMar>
              <w:top w:w="0" w:type="dxa"/>
              <w:bottom w:w="57" w:type="dxa"/>
            </w:tcMar>
            <w:vAlign w:val="center"/>
          </w:tcPr>
          <w:p w14:paraId="0D2EB04F" w14:textId="77777777" w:rsidR="006C307A" w:rsidRPr="00DE5743" w:rsidRDefault="006C307A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szCs w:val="22"/>
              </w:rPr>
            </w:pPr>
          </w:p>
        </w:tc>
        <w:tc>
          <w:tcPr>
            <w:tcW w:w="1020" w:type="dxa"/>
            <w:tcBorders>
              <w:top w:val="nil"/>
            </w:tcBorders>
            <w:tcMar>
              <w:top w:w="0" w:type="dxa"/>
              <w:bottom w:w="57" w:type="dxa"/>
            </w:tcMar>
            <w:vAlign w:val="center"/>
          </w:tcPr>
          <w:p w14:paraId="532E85A4" w14:textId="002C6267" w:rsidR="006C307A" w:rsidRPr="00DE5743" w:rsidRDefault="00F030A5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szCs w:val="22"/>
              </w:rPr>
            </w:pPr>
            <w:r>
              <w:rPr>
                <w:rFonts w:ascii="Calibri" w:hAnsi="Calibri" w:cs="Calibri"/>
                <w:i/>
                <w:szCs w:val="22"/>
              </w:rPr>
              <w:t>0</w:t>
            </w:r>
          </w:p>
        </w:tc>
        <w:tc>
          <w:tcPr>
            <w:tcW w:w="1020" w:type="dxa"/>
            <w:tcBorders>
              <w:top w:val="nil"/>
            </w:tcBorders>
            <w:tcMar>
              <w:top w:w="0" w:type="dxa"/>
              <w:bottom w:w="57" w:type="dxa"/>
            </w:tcMar>
            <w:vAlign w:val="center"/>
          </w:tcPr>
          <w:p w14:paraId="3AC9B9BC" w14:textId="65762312" w:rsidR="006C307A" w:rsidRPr="00DE5743" w:rsidRDefault="00F030A5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szCs w:val="22"/>
              </w:rPr>
            </w:pPr>
            <w:r>
              <w:rPr>
                <w:rFonts w:ascii="Calibri" w:hAnsi="Calibri" w:cs="Calibri"/>
                <w:i/>
                <w:szCs w:val="22"/>
              </w:rPr>
              <w:t>R</w:t>
            </w:r>
          </w:p>
        </w:tc>
        <w:tc>
          <w:tcPr>
            <w:tcW w:w="1020" w:type="dxa"/>
            <w:tcBorders>
              <w:top w:val="nil"/>
            </w:tcBorders>
            <w:tcMar>
              <w:top w:w="0" w:type="dxa"/>
              <w:bottom w:w="57" w:type="dxa"/>
            </w:tcMar>
            <w:vAlign w:val="center"/>
          </w:tcPr>
          <w:p w14:paraId="67E738A9" w14:textId="77777777" w:rsidR="006C307A" w:rsidRPr="00DE5743" w:rsidRDefault="006C307A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szCs w:val="22"/>
              </w:rPr>
            </w:pPr>
          </w:p>
        </w:tc>
        <w:tc>
          <w:tcPr>
            <w:tcW w:w="1020" w:type="dxa"/>
            <w:tcBorders>
              <w:top w:val="nil"/>
            </w:tcBorders>
            <w:tcMar>
              <w:top w:w="0" w:type="dxa"/>
              <w:bottom w:w="57" w:type="dxa"/>
            </w:tcMar>
            <w:vAlign w:val="center"/>
          </w:tcPr>
          <w:p w14:paraId="2C75A3A8" w14:textId="77777777" w:rsidR="006C307A" w:rsidRPr="00DE5743" w:rsidRDefault="006C307A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szCs w:val="22"/>
              </w:rPr>
            </w:pPr>
          </w:p>
        </w:tc>
        <w:tc>
          <w:tcPr>
            <w:tcW w:w="1020" w:type="dxa"/>
            <w:tcBorders>
              <w:top w:val="nil"/>
            </w:tcBorders>
            <w:tcMar>
              <w:top w:w="0" w:type="dxa"/>
              <w:bottom w:w="57" w:type="dxa"/>
            </w:tcMar>
            <w:vAlign w:val="center"/>
          </w:tcPr>
          <w:p w14:paraId="38142BF7" w14:textId="77777777" w:rsidR="006C307A" w:rsidRPr="00DE5743" w:rsidRDefault="006C307A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szCs w:val="22"/>
              </w:rPr>
            </w:pPr>
          </w:p>
        </w:tc>
        <w:tc>
          <w:tcPr>
            <w:tcW w:w="1020" w:type="dxa"/>
            <w:tcBorders>
              <w:top w:val="nil"/>
            </w:tcBorders>
            <w:tcMar>
              <w:top w:w="0" w:type="dxa"/>
              <w:bottom w:w="57" w:type="dxa"/>
            </w:tcMar>
            <w:vAlign w:val="center"/>
          </w:tcPr>
          <w:p w14:paraId="78E76497" w14:textId="77777777" w:rsidR="006C307A" w:rsidRPr="00DE5743" w:rsidRDefault="006C307A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szCs w:val="22"/>
              </w:rPr>
            </w:pPr>
          </w:p>
        </w:tc>
        <w:tc>
          <w:tcPr>
            <w:tcW w:w="1020" w:type="dxa"/>
            <w:tcBorders>
              <w:top w:val="nil"/>
            </w:tcBorders>
            <w:tcMar>
              <w:top w:w="0" w:type="dxa"/>
              <w:bottom w:w="57" w:type="dxa"/>
            </w:tcMar>
            <w:vAlign w:val="center"/>
          </w:tcPr>
          <w:p w14:paraId="600AE818" w14:textId="77777777" w:rsidR="006C307A" w:rsidRPr="00DE5743" w:rsidRDefault="006C307A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szCs w:val="22"/>
              </w:rPr>
            </w:pPr>
            <w:r w:rsidRPr="00DE5743">
              <w:rPr>
                <w:rFonts w:ascii="Calibri" w:hAnsi="Calibri" w:cs="Calibri"/>
                <w:i/>
                <w:szCs w:val="22"/>
              </w:rPr>
              <w:t>Z</w:t>
            </w:r>
          </w:p>
        </w:tc>
      </w:tr>
    </w:tbl>
    <w:p w14:paraId="778175BC" w14:textId="77777777" w:rsidR="002B3D79" w:rsidRDefault="002B3D79" w:rsidP="009109F0">
      <w:pPr>
        <w:spacing w:line="432" w:lineRule="auto"/>
      </w:pPr>
    </w:p>
    <w:p w14:paraId="5BD693E9" w14:textId="47CA04D3" w:rsidR="00B34AD3" w:rsidRDefault="006C307A" w:rsidP="00C75525">
      <w:pPr>
        <w:tabs>
          <w:tab w:val="left" w:pos="1134"/>
        </w:tabs>
        <w:spacing w:line="432" w:lineRule="auto"/>
        <w:ind w:left="1134" w:hanging="1134"/>
      </w:pPr>
      <w:r w:rsidRPr="009109F0">
        <w:rPr>
          <w:u w:val="single"/>
        </w:rPr>
        <w:t>Lösung</w:t>
      </w:r>
      <w:r>
        <w:t>:</w:t>
      </w:r>
      <w:r w:rsidR="009109F0">
        <w:t xml:space="preserve">  </w:t>
      </w:r>
      <w:r w:rsidR="009109F0">
        <w:tab/>
      </w:r>
      <w:r w:rsidR="00B34AD3">
        <w:t xml:space="preserve">Das Tier ist ein </w:t>
      </w:r>
      <w:r w:rsidR="00B34AD3" w:rsidRPr="009109F0">
        <w:rPr>
          <w:rFonts w:ascii="alien dude" w:hAnsi="alien dude"/>
          <w:sz w:val="44"/>
          <w:szCs w:val="44"/>
        </w:rPr>
        <w:t>FUCHS</w:t>
      </w:r>
      <w:r w:rsidR="00B34AD3">
        <w:t xml:space="preserve"> und es ist sehr </w:t>
      </w:r>
      <w:r w:rsidR="00B34AD3" w:rsidRPr="009109F0">
        <w:rPr>
          <w:rFonts w:ascii="alien dude" w:hAnsi="alien dude"/>
          <w:sz w:val="44"/>
          <w:szCs w:val="44"/>
        </w:rPr>
        <w:t>SCHLAU</w:t>
      </w:r>
      <w:r w:rsidR="00B34AD3">
        <w:t xml:space="preserve"> und </w:t>
      </w:r>
      <w:r w:rsidR="00B34AD3" w:rsidRPr="009109F0">
        <w:rPr>
          <w:rFonts w:ascii="alien dude" w:hAnsi="alien dude"/>
          <w:sz w:val="44"/>
          <w:szCs w:val="44"/>
        </w:rPr>
        <w:t>NEUGIERIG</w:t>
      </w:r>
      <w:r w:rsidR="00B34AD3">
        <w:t>.</w:t>
      </w:r>
      <w:r w:rsidR="00F030A5">
        <w:t xml:space="preserve">    * </w:t>
      </w:r>
      <w:proofErr w:type="spellStart"/>
      <w:r w:rsidR="00F030A5">
        <w:t>curioso</w:t>
      </w:r>
      <w:proofErr w:type="spellEnd"/>
      <w:r w:rsidR="00F030A5">
        <w:t>/</w:t>
      </w:r>
      <w:proofErr w:type="spellStart"/>
      <w:r w:rsidR="00F030A5">
        <w:t>interessato</w:t>
      </w:r>
      <w:proofErr w:type="spellEnd"/>
      <w:r w:rsidR="00B34AD3">
        <w:br w:type="page"/>
      </w:r>
    </w:p>
    <w:p w14:paraId="5ECA755E" w14:textId="1797ACD0" w:rsidR="00014E68" w:rsidRDefault="00014E68" w:rsidP="00014E68">
      <w:pPr>
        <w:pStyle w:val="TitelArbeitsblatt"/>
        <w:spacing w:after="600"/>
      </w:pPr>
      <w:r w:rsidRPr="00014E68"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3497ADD5" wp14:editId="181ACD6B">
            <wp:simplePos x="0" y="0"/>
            <wp:positionH relativeFrom="column">
              <wp:posOffset>4002490</wp:posOffset>
            </wp:positionH>
            <wp:positionV relativeFrom="paragraph">
              <wp:posOffset>-481581</wp:posOffset>
            </wp:positionV>
            <wp:extent cx="2200098" cy="1871330"/>
            <wp:effectExtent l="0" t="0" r="0" b="0"/>
            <wp:wrapNone/>
            <wp:docPr id="11" name="Grafik 11" descr="Ein Bild, das Diagram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Diagramm enthält.&#10;&#10;Automatisch generierte Beschreibu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25901" cy="18932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14E68">
        <w:t>WELCHES</w:t>
      </w:r>
      <w:r>
        <w:t xml:space="preserve"> Tier ist das?</w:t>
      </w:r>
    </w:p>
    <w:p w14:paraId="180570FD" w14:textId="7FCFD693" w:rsidR="00014E68" w:rsidRDefault="00014E68" w:rsidP="00014E68">
      <w:pPr>
        <w:spacing w:after="240" w:line="408" w:lineRule="auto"/>
      </w:pPr>
      <w:r>
        <w:t xml:space="preserve">Sein </w:t>
      </w:r>
      <w:r w:rsidRPr="00014E68">
        <w:t>FELL</w:t>
      </w:r>
      <w:r>
        <w:t xml:space="preserve"> ist rotbraun und sein Bauch </w:t>
      </w:r>
      <w:r w:rsidRPr="00014E68">
        <w:t>IST</w:t>
      </w:r>
      <w:r>
        <w:t xml:space="preserve"> </w:t>
      </w:r>
      <w:proofErr w:type="spellStart"/>
      <w:r>
        <w:t>weiss</w:t>
      </w:r>
      <w:proofErr w:type="spellEnd"/>
      <w:r>
        <w:t xml:space="preserve">. </w:t>
      </w:r>
      <w:r>
        <w:br/>
      </w:r>
      <w:r w:rsidRPr="00C75525">
        <w:t>Sein</w:t>
      </w:r>
      <w:r>
        <w:t xml:space="preserve"> </w:t>
      </w:r>
      <w:r w:rsidRPr="00014E68">
        <w:t>SCHWANZ</w:t>
      </w:r>
      <w:r>
        <w:t xml:space="preserve"> ist lang und dick. Die Spitze ist </w:t>
      </w:r>
      <w:r w:rsidRPr="00014E68">
        <w:t>WEISS</w:t>
      </w:r>
      <w:r>
        <w:t xml:space="preserve">. </w:t>
      </w:r>
      <w:r>
        <w:br/>
        <w:t xml:space="preserve">Seine </w:t>
      </w:r>
      <w:r w:rsidRPr="00014E68">
        <w:t>AUGEN</w:t>
      </w:r>
      <w:r>
        <w:t xml:space="preserve"> und seine </w:t>
      </w:r>
      <w:r w:rsidR="00F030A5">
        <w:t>NASE</w:t>
      </w:r>
      <w:r>
        <w:t xml:space="preserve"> </w:t>
      </w:r>
      <w:r w:rsidR="00F030A5">
        <w:t>sind</w:t>
      </w:r>
      <w:r>
        <w:t xml:space="preserve"> schwarz.</w:t>
      </w:r>
      <w:r w:rsidRPr="002B3D79">
        <w:t xml:space="preserve"> </w:t>
      </w:r>
    </w:p>
    <w:p w14:paraId="23CC6B96" w14:textId="2B05AFFE" w:rsidR="00014E68" w:rsidRDefault="00014E68" w:rsidP="00014E68">
      <w:pPr>
        <w:spacing w:after="240" w:line="408" w:lineRule="auto"/>
      </w:pPr>
      <w:r>
        <w:t xml:space="preserve">Es sieht wie ein </w:t>
      </w:r>
      <w:r w:rsidRPr="00014E68">
        <w:t>HUND</w:t>
      </w:r>
      <w:r>
        <w:t xml:space="preserve"> aus, aber seine </w:t>
      </w:r>
      <w:r w:rsidRPr="00014E68">
        <w:t>BEINE</w:t>
      </w:r>
      <w:r>
        <w:t xml:space="preserve"> sind </w:t>
      </w:r>
      <w:r w:rsidR="00F030A5">
        <w:t>kurz</w:t>
      </w:r>
      <w:r>
        <w:t xml:space="preserve">. </w:t>
      </w:r>
      <w:r w:rsidRPr="00014E68">
        <w:t>ES</w:t>
      </w:r>
      <w:r>
        <w:t xml:space="preserve"> ist circa 7 kg </w:t>
      </w:r>
      <w:r w:rsidRPr="00014E68">
        <w:t>SCHWER</w:t>
      </w:r>
      <w:r>
        <w:t xml:space="preserve">. Es kann </w:t>
      </w:r>
      <w:r w:rsidRPr="00014E68">
        <w:t>HOCH</w:t>
      </w:r>
      <w:r>
        <w:t xml:space="preserve"> springen und sehr </w:t>
      </w:r>
      <w:r w:rsidRPr="00014E68">
        <w:t>SCHNELL</w:t>
      </w:r>
      <w:r>
        <w:t xml:space="preserve"> laufen: bis zu 50 Kilometer pro </w:t>
      </w:r>
      <w:r w:rsidRPr="00014E68">
        <w:t>STUNDE</w:t>
      </w:r>
      <w:r>
        <w:t xml:space="preserve">! Es </w:t>
      </w:r>
      <w:r w:rsidR="00F030A5">
        <w:t>lebt</w:t>
      </w:r>
      <w:r>
        <w:t xml:space="preserve"> im Wald und manchmal auch in der </w:t>
      </w:r>
      <w:r w:rsidRPr="00014E68">
        <w:t>STADT</w:t>
      </w:r>
      <w:r>
        <w:t xml:space="preserve">. Es frisst </w:t>
      </w:r>
      <w:r w:rsidRPr="00014E68">
        <w:t>ALLES</w:t>
      </w:r>
      <w:r>
        <w:t xml:space="preserve">: Mäuse, Regenwürmer, Schnecken, Vogeleier, Frösche, </w:t>
      </w:r>
      <w:r w:rsidR="00F030A5">
        <w:t>Obst</w:t>
      </w:r>
      <w:r>
        <w:t xml:space="preserve"> und Beeren.</w:t>
      </w:r>
    </w:p>
    <w:p w14:paraId="74480C84" w14:textId="77777777" w:rsidR="00014E68" w:rsidRDefault="00014E68" w:rsidP="00014E68">
      <w:r>
        <w:t xml:space="preserve">Speisekarte: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293"/>
        <w:gridCol w:w="1293"/>
        <w:gridCol w:w="1294"/>
        <w:gridCol w:w="1294"/>
        <w:gridCol w:w="1294"/>
        <w:gridCol w:w="1294"/>
        <w:gridCol w:w="1294"/>
      </w:tblGrid>
      <w:tr w:rsidR="00014E68" w14:paraId="5256C99B" w14:textId="77777777" w:rsidTr="007C1830">
        <w:trPr>
          <w:trHeight w:val="797"/>
        </w:trPr>
        <w:tc>
          <w:tcPr>
            <w:tcW w:w="1293" w:type="dxa"/>
            <w:vAlign w:val="center"/>
          </w:tcPr>
          <w:p w14:paraId="0B15188C" w14:textId="77777777" w:rsidR="00014E68" w:rsidRDefault="00014E68" w:rsidP="007C183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5F374A1" wp14:editId="07CE1D5B">
                  <wp:extent cx="404308" cy="360000"/>
                  <wp:effectExtent l="0" t="0" r="2540" b="0"/>
                  <wp:docPr id="13" name="Grafik 13" descr="Ein Bild, das Clipar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fik 5" descr="Ein Bild, das Clipart enthält.&#10;&#10;Automatisch generierte Beschreibu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308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3" w:type="dxa"/>
            <w:vAlign w:val="center"/>
          </w:tcPr>
          <w:p w14:paraId="435B5840" w14:textId="77777777" w:rsidR="00014E68" w:rsidRDefault="00014E68" w:rsidP="007C183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948EFDF" wp14:editId="4E27003F">
                  <wp:extent cx="510898" cy="360000"/>
                  <wp:effectExtent l="0" t="0" r="0" b="0"/>
                  <wp:docPr id="14" name="Grafi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rafik 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898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dxa"/>
            <w:vAlign w:val="center"/>
          </w:tcPr>
          <w:p w14:paraId="22555B3B" w14:textId="77777777" w:rsidR="00014E68" w:rsidRDefault="00014E68" w:rsidP="007C183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941609B" wp14:editId="6C23ED7A">
                  <wp:extent cx="379200" cy="360000"/>
                  <wp:effectExtent l="0" t="0" r="1905" b="0"/>
                  <wp:docPr id="15" name="Grafik 15" descr="Ein Bild, das Kreis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rafik 2" descr="Ein Bild, das Kreis enthält.&#10;&#10;Automatisch generierte Beschreibu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2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dxa"/>
            <w:vAlign w:val="center"/>
          </w:tcPr>
          <w:p w14:paraId="3F99A0F4" w14:textId="77777777" w:rsidR="00014E68" w:rsidRDefault="00014E68" w:rsidP="007C183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95A52FD" wp14:editId="592E7C84">
                  <wp:extent cx="336842" cy="360000"/>
                  <wp:effectExtent l="0" t="0" r="0" b="0"/>
                  <wp:docPr id="16" name="Grafik 16" descr="Ein Bild, das Kreis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fik 6" descr="Ein Bild, das Kreis enthält.&#10;&#10;Automatisch generierte Beschreibung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432"/>
                          <a:stretch/>
                        </pic:blipFill>
                        <pic:spPr bwMode="auto">
                          <a:xfrm>
                            <a:off x="0" y="0"/>
                            <a:ext cx="336842" cy="3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dxa"/>
            <w:vAlign w:val="center"/>
          </w:tcPr>
          <w:p w14:paraId="03C0852A" w14:textId="77777777" w:rsidR="00014E68" w:rsidRDefault="00014E68" w:rsidP="007C183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76BAE2A" wp14:editId="290575C6">
                  <wp:extent cx="360000" cy="360000"/>
                  <wp:effectExtent l="0" t="0" r="0" b="0"/>
                  <wp:docPr id="17" name="Grafi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dxa"/>
            <w:vAlign w:val="center"/>
          </w:tcPr>
          <w:p w14:paraId="0BC14B8B" w14:textId="77777777" w:rsidR="00014E68" w:rsidRDefault="00014E68" w:rsidP="007C183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183F1B7" wp14:editId="4DDCC994">
                  <wp:extent cx="550452" cy="360000"/>
                  <wp:effectExtent l="0" t="0" r="0" b="0"/>
                  <wp:docPr id="18" name="Grafik 18" descr="Ein Bild, das Clipart, Vektorgrafiken, Screensho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Grafik 18" descr="Ein Bild, das Clipart, Vektorgrafiken, Screenshot enthält.&#10;&#10;Automatisch generierte Beschreibu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52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dxa"/>
            <w:vAlign w:val="center"/>
          </w:tcPr>
          <w:p w14:paraId="117BB837" w14:textId="77777777" w:rsidR="00014E68" w:rsidRDefault="00014E68" w:rsidP="007C183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A2E1346" wp14:editId="44A63C78">
                  <wp:extent cx="360000" cy="360000"/>
                  <wp:effectExtent l="0" t="0" r="0" b="0"/>
                  <wp:docPr id="19" name="Grafik 19" descr="Ein Bild, das Ei, Horst, Pflanze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Grafik 3" descr="Ein Bild, das Ei, Horst, Pflanze enthält.&#10;&#10;Automatisch generierte Beschreibu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4E68" w14:paraId="4A8528DA" w14:textId="77777777" w:rsidTr="007C1830">
        <w:trPr>
          <w:trHeight w:val="838"/>
        </w:trPr>
        <w:tc>
          <w:tcPr>
            <w:tcW w:w="1293" w:type="dxa"/>
          </w:tcPr>
          <w:p w14:paraId="66811EEA" w14:textId="77777777" w:rsidR="00014E68" w:rsidRDefault="00014E68" w:rsidP="007C1830"/>
        </w:tc>
        <w:tc>
          <w:tcPr>
            <w:tcW w:w="1293" w:type="dxa"/>
          </w:tcPr>
          <w:p w14:paraId="028BEE86" w14:textId="77777777" w:rsidR="00014E68" w:rsidRDefault="00014E68" w:rsidP="007C1830"/>
        </w:tc>
        <w:tc>
          <w:tcPr>
            <w:tcW w:w="1294" w:type="dxa"/>
          </w:tcPr>
          <w:p w14:paraId="4D4A334A" w14:textId="77777777" w:rsidR="00014E68" w:rsidRDefault="00014E68" w:rsidP="007C1830"/>
        </w:tc>
        <w:tc>
          <w:tcPr>
            <w:tcW w:w="1294" w:type="dxa"/>
          </w:tcPr>
          <w:p w14:paraId="329E88F5" w14:textId="77777777" w:rsidR="00014E68" w:rsidRDefault="00014E68" w:rsidP="007C1830"/>
        </w:tc>
        <w:tc>
          <w:tcPr>
            <w:tcW w:w="1294" w:type="dxa"/>
          </w:tcPr>
          <w:p w14:paraId="06F8FF24" w14:textId="77777777" w:rsidR="00014E68" w:rsidRDefault="00014E68" w:rsidP="007C1830"/>
        </w:tc>
        <w:tc>
          <w:tcPr>
            <w:tcW w:w="1294" w:type="dxa"/>
          </w:tcPr>
          <w:p w14:paraId="1960BD48" w14:textId="77777777" w:rsidR="00014E68" w:rsidRDefault="00014E68" w:rsidP="007C1830"/>
        </w:tc>
        <w:tc>
          <w:tcPr>
            <w:tcW w:w="1294" w:type="dxa"/>
          </w:tcPr>
          <w:p w14:paraId="2F4A2549" w14:textId="77777777" w:rsidR="00014E68" w:rsidRDefault="00014E68" w:rsidP="007C1830"/>
        </w:tc>
      </w:tr>
    </w:tbl>
    <w:p w14:paraId="717D0A09" w14:textId="77777777" w:rsidR="00014E68" w:rsidRDefault="00014E68" w:rsidP="00014E68">
      <w:pPr>
        <w:spacing w:after="120"/>
      </w:pPr>
    </w:p>
    <w:tbl>
      <w:tblPr>
        <w:tblStyle w:val="Tabellenraster"/>
        <w:tblW w:w="9180" w:type="dxa"/>
        <w:jc w:val="center"/>
        <w:tblLayout w:type="fixed"/>
        <w:tblLook w:val="04A0" w:firstRow="1" w:lastRow="0" w:firstColumn="1" w:lastColumn="0" w:noHBand="0" w:noVBand="1"/>
      </w:tblPr>
      <w:tblGrid>
        <w:gridCol w:w="1020"/>
        <w:gridCol w:w="1020"/>
        <w:gridCol w:w="1020"/>
        <w:gridCol w:w="1020"/>
        <w:gridCol w:w="1020"/>
        <w:gridCol w:w="1020"/>
        <w:gridCol w:w="1020"/>
        <w:gridCol w:w="1020"/>
        <w:gridCol w:w="1020"/>
      </w:tblGrid>
      <w:tr w:rsidR="00014E68" w:rsidRPr="009109F0" w14:paraId="4F829230" w14:textId="77777777" w:rsidTr="00F030A5">
        <w:trPr>
          <w:trHeight w:val="20"/>
          <w:jc w:val="center"/>
        </w:trPr>
        <w:tc>
          <w:tcPr>
            <w:tcW w:w="1020" w:type="dxa"/>
            <w:tcBorders>
              <w:bottom w:val="nil"/>
            </w:tcBorders>
            <w:tcMar>
              <w:top w:w="57" w:type="dxa"/>
            </w:tcMar>
            <w:vAlign w:val="center"/>
          </w:tcPr>
          <w:p w14:paraId="64F6E91D" w14:textId="77777777" w:rsidR="00014E68" w:rsidRPr="009109F0" w:rsidRDefault="00014E68" w:rsidP="007C1830">
            <w:pPr>
              <w:jc w:val="center"/>
              <w:rPr>
                <w:rFonts w:ascii="alien dude" w:hAnsi="alien dude" w:cs="Times New Roman"/>
                <w:color w:val="000000" w:themeColor="text1"/>
                <w:sz w:val="60"/>
                <w:szCs w:val="60"/>
              </w:rPr>
            </w:pPr>
            <w:r w:rsidRPr="009109F0">
              <w:rPr>
                <w:rFonts w:ascii="alien dude" w:hAnsi="alien dude"/>
                <w:color w:val="000000" w:themeColor="text1"/>
                <w:sz w:val="60"/>
                <w:szCs w:val="60"/>
              </w:rPr>
              <w:t>a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</w:tcMar>
            <w:vAlign w:val="center"/>
          </w:tcPr>
          <w:p w14:paraId="6F59E276" w14:textId="77777777" w:rsidR="00014E68" w:rsidRPr="009109F0" w:rsidRDefault="00014E68" w:rsidP="007C1830">
            <w:pPr>
              <w:jc w:val="center"/>
              <w:rPr>
                <w:rFonts w:ascii="alien dude" w:hAnsi="alien dude"/>
                <w:color w:val="000000" w:themeColor="text1"/>
                <w:sz w:val="60"/>
                <w:szCs w:val="60"/>
              </w:rPr>
            </w:pPr>
            <w:r w:rsidRPr="009109F0">
              <w:rPr>
                <w:rFonts w:ascii="alien dude" w:hAnsi="alien dude"/>
                <w:color w:val="000000" w:themeColor="text1"/>
                <w:sz w:val="60"/>
                <w:szCs w:val="60"/>
              </w:rPr>
              <w:t>b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</w:tcMar>
            <w:vAlign w:val="center"/>
          </w:tcPr>
          <w:p w14:paraId="6651BC68" w14:textId="77777777" w:rsidR="00014E68" w:rsidRPr="009109F0" w:rsidRDefault="00014E68" w:rsidP="007C1830">
            <w:pPr>
              <w:jc w:val="center"/>
              <w:rPr>
                <w:rFonts w:ascii="alien dude" w:hAnsi="alien dude"/>
                <w:color w:val="000000" w:themeColor="text1"/>
                <w:sz w:val="60"/>
                <w:szCs w:val="60"/>
              </w:rPr>
            </w:pPr>
            <w:r w:rsidRPr="009109F0">
              <w:rPr>
                <w:rFonts w:ascii="alien dude" w:hAnsi="alien dude"/>
                <w:color w:val="000000" w:themeColor="text1"/>
                <w:sz w:val="60"/>
                <w:szCs w:val="60"/>
              </w:rPr>
              <w:t>c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</w:tcMar>
            <w:vAlign w:val="center"/>
          </w:tcPr>
          <w:p w14:paraId="68B5BF37" w14:textId="77777777" w:rsidR="00014E68" w:rsidRPr="009109F0" w:rsidRDefault="00014E68" w:rsidP="007C1830">
            <w:pPr>
              <w:jc w:val="center"/>
              <w:rPr>
                <w:rFonts w:ascii="alien dude" w:hAnsi="alien dude"/>
                <w:color w:val="000000" w:themeColor="text1"/>
                <w:sz w:val="60"/>
                <w:szCs w:val="60"/>
              </w:rPr>
            </w:pPr>
            <w:r w:rsidRPr="009109F0">
              <w:rPr>
                <w:rFonts w:ascii="alien dude" w:hAnsi="alien dude"/>
                <w:color w:val="000000" w:themeColor="text1"/>
                <w:sz w:val="60"/>
                <w:szCs w:val="60"/>
              </w:rPr>
              <w:t>d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</w:tcMar>
            <w:vAlign w:val="center"/>
          </w:tcPr>
          <w:p w14:paraId="1F758E3A" w14:textId="77777777" w:rsidR="00014E68" w:rsidRPr="009109F0" w:rsidRDefault="00014E68" w:rsidP="007C1830">
            <w:pPr>
              <w:jc w:val="center"/>
              <w:rPr>
                <w:rFonts w:ascii="alien dude" w:hAnsi="alien dude"/>
                <w:color w:val="000000" w:themeColor="text1"/>
                <w:sz w:val="60"/>
                <w:szCs w:val="60"/>
              </w:rPr>
            </w:pPr>
            <w:r w:rsidRPr="009109F0">
              <w:rPr>
                <w:rFonts w:ascii="alien dude" w:hAnsi="alien dude"/>
                <w:color w:val="000000" w:themeColor="text1"/>
                <w:sz w:val="60"/>
                <w:szCs w:val="60"/>
              </w:rPr>
              <w:t>e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</w:tcMar>
            <w:vAlign w:val="center"/>
          </w:tcPr>
          <w:p w14:paraId="7BDE1A76" w14:textId="77777777" w:rsidR="00014E68" w:rsidRPr="009109F0" w:rsidRDefault="00014E68" w:rsidP="007C1830">
            <w:pPr>
              <w:jc w:val="center"/>
              <w:rPr>
                <w:rFonts w:ascii="alien dude" w:hAnsi="alien dude"/>
                <w:color w:val="000000" w:themeColor="text1"/>
                <w:sz w:val="60"/>
                <w:szCs w:val="60"/>
              </w:rPr>
            </w:pPr>
            <w:r w:rsidRPr="009109F0">
              <w:rPr>
                <w:rFonts w:ascii="alien dude" w:hAnsi="alien dude"/>
                <w:color w:val="000000" w:themeColor="text1"/>
                <w:sz w:val="60"/>
                <w:szCs w:val="60"/>
              </w:rPr>
              <w:t>f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</w:tcMar>
            <w:vAlign w:val="center"/>
          </w:tcPr>
          <w:p w14:paraId="12AA2771" w14:textId="77777777" w:rsidR="00014E68" w:rsidRPr="009109F0" w:rsidRDefault="00014E68" w:rsidP="007C1830">
            <w:pPr>
              <w:jc w:val="center"/>
              <w:rPr>
                <w:rFonts w:ascii="alien dude" w:hAnsi="alien dude"/>
                <w:color w:val="000000" w:themeColor="text1"/>
                <w:sz w:val="60"/>
                <w:szCs w:val="60"/>
              </w:rPr>
            </w:pPr>
            <w:r w:rsidRPr="009109F0">
              <w:rPr>
                <w:rFonts w:ascii="alien dude" w:hAnsi="alien dude"/>
                <w:color w:val="000000" w:themeColor="text1"/>
                <w:sz w:val="60"/>
                <w:szCs w:val="60"/>
              </w:rPr>
              <w:t>g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</w:tcMar>
            <w:vAlign w:val="center"/>
          </w:tcPr>
          <w:p w14:paraId="24B7D638" w14:textId="77777777" w:rsidR="00014E68" w:rsidRPr="009109F0" w:rsidRDefault="00014E68" w:rsidP="007C1830">
            <w:pPr>
              <w:jc w:val="center"/>
              <w:rPr>
                <w:rFonts w:ascii="alien dude" w:hAnsi="alien dude"/>
                <w:color w:val="000000" w:themeColor="text1"/>
                <w:sz w:val="60"/>
                <w:szCs w:val="60"/>
              </w:rPr>
            </w:pPr>
            <w:r w:rsidRPr="009109F0">
              <w:rPr>
                <w:rFonts w:ascii="alien dude" w:hAnsi="alien dude"/>
                <w:color w:val="000000" w:themeColor="text1"/>
                <w:sz w:val="60"/>
                <w:szCs w:val="60"/>
              </w:rPr>
              <w:t>h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</w:tcMar>
            <w:vAlign w:val="center"/>
          </w:tcPr>
          <w:p w14:paraId="3BA1F6B7" w14:textId="77777777" w:rsidR="00014E68" w:rsidRPr="009109F0" w:rsidRDefault="00014E68" w:rsidP="007C1830">
            <w:pPr>
              <w:jc w:val="center"/>
              <w:rPr>
                <w:rFonts w:ascii="alien dude" w:hAnsi="alien dude"/>
                <w:color w:val="000000" w:themeColor="text1"/>
                <w:sz w:val="60"/>
                <w:szCs w:val="60"/>
              </w:rPr>
            </w:pPr>
            <w:r w:rsidRPr="009109F0">
              <w:rPr>
                <w:rFonts w:ascii="alien dude" w:hAnsi="alien dude"/>
                <w:color w:val="000000" w:themeColor="text1"/>
                <w:sz w:val="60"/>
                <w:szCs w:val="60"/>
              </w:rPr>
              <w:t>i</w:t>
            </w:r>
          </w:p>
        </w:tc>
      </w:tr>
      <w:tr w:rsidR="00014E68" w:rsidRPr="00B34AD3" w14:paraId="0CEB1D14" w14:textId="77777777" w:rsidTr="007C1830">
        <w:trPr>
          <w:trHeight w:val="20"/>
          <w:jc w:val="center"/>
        </w:trPr>
        <w:tc>
          <w:tcPr>
            <w:tcW w:w="1020" w:type="dxa"/>
            <w:tcBorders>
              <w:top w:val="nil"/>
              <w:bottom w:val="single" w:sz="4" w:space="0" w:color="auto"/>
            </w:tcBorders>
            <w:tcMar>
              <w:top w:w="0" w:type="dxa"/>
              <w:bottom w:w="113" w:type="dxa"/>
            </w:tcMar>
            <w:vAlign w:val="center"/>
          </w:tcPr>
          <w:p w14:paraId="5F2F0EC2" w14:textId="17699AAC" w:rsidR="00014E68" w:rsidRPr="00B34AD3" w:rsidRDefault="00014E68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color w:val="000000" w:themeColor="text1"/>
                <w:sz w:val="32"/>
                <w:szCs w:val="32"/>
              </w:rPr>
            </w:pPr>
            <w:r>
              <w:rPr>
                <w:rFonts w:ascii="Calibri" w:hAnsi="Calibri" w:cs="Calibri"/>
                <w:i/>
                <w:color w:val="000000" w:themeColor="text1"/>
                <w:sz w:val="32"/>
                <w:szCs w:val="32"/>
              </w:rPr>
              <w:t>A</w:t>
            </w:r>
          </w:p>
        </w:tc>
        <w:tc>
          <w:tcPr>
            <w:tcW w:w="1020" w:type="dxa"/>
            <w:tcBorders>
              <w:top w:val="nil"/>
              <w:bottom w:val="single" w:sz="4" w:space="0" w:color="auto"/>
            </w:tcBorders>
            <w:tcMar>
              <w:top w:w="0" w:type="dxa"/>
              <w:bottom w:w="113" w:type="dxa"/>
            </w:tcMar>
            <w:vAlign w:val="center"/>
          </w:tcPr>
          <w:p w14:paraId="2B5601B8" w14:textId="77777777" w:rsidR="00014E68" w:rsidRPr="00B34AD3" w:rsidRDefault="00014E68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color w:val="000000" w:themeColor="text1"/>
                <w:sz w:val="32"/>
                <w:szCs w:val="32"/>
              </w:rPr>
            </w:pPr>
            <w:r w:rsidRPr="00B34AD3">
              <w:rPr>
                <w:rFonts w:ascii="Calibri" w:hAnsi="Calibri" w:cs="Calibri"/>
                <w:i/>
                <w:color w:val="000000" w:themeColor="text1"/>
                <w:sz w:val="32"/>
                <w:szCs w:val="32"/>
              </w:rPr>
              <w:t>B</w:t>
            </w:r>
          </w:p>
        </w:tc>
        <w:tc>
          <w:tcPr>
            <w:tcW w:w="1020" w:type="dxa"/>
            <w:tcBorders>
              <w:top w:val="nil"/>
              <w:bottom w:val="single" w:sz="4" w:space="0" w:color="auto"/>
            </w:tcBorders>
            <w:tcMar>
              <w:top w:w="0" w:type="dxa"/>
              <w:bottom w:w="113" w:type="dxa"/>
            </w:tcMar>
            <w:vAlign w:val="center"/>
          </w:tcPr>
          <w:p w14:paraId="1D8CB022" w14:textId="5D2B46E1" w:rsidR="00014E68" w:rsidRPr="00B34AD3" w:rsidRDefault="00014E68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color w:val="000000" w:themeColor="text1"/>
                <w:sz w:val="32"/>
                <w:szCs w:val="32"/>
              </w:rPr>
            </w:pPr>
            <w:r>
              <w:rPr>
                <w:rFonts w:ascii="Calibri" w:hAnsi="Calibri" w:cs="Calibri"/>
                <w:i/>
                <w:color w:val="000000" w:themeColor="text1"/>
                <w:sz w:val="32"/>
                <w:szCs w:val="32"/>
              </w:rPr>
              <w:t>C</w:t>
            </w:r>
          </w:p>
        </w:tc>
        <w:tc>
          <w:tcPr>
            <w:tcW w:w="1020" w:type="dxa"/>
            <w:tcBorders>
              <w:top w:val="nil"/>
              <w:bottom w:val="single" w:sz="4" w:space="0" w:color="auto"/>
            </w:tcBorders>
            <w:tcMar>
              <w:top w:w="0" w:type="dxa"/>
              <w:bottom w:w="113" w:type="dxa"/>
            </w:tcMar>
            <w:vAlign w:val="center"/>
          </w:tcPr>
          <w:p w14:paraId="394DDC59" w14:textId="604AFDED" w:rsidR="00014E68" w:rsidRPr="00B34AD3" w:rsidRDefault="00014E68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color w:val="000000" w:themeColor="text1"/>
                <w:sz w:val="32"/>
                <w:szCs w:val="32"/>
              </w:rPr>
            </w:pPr>
            <w:r>
              <w:rPr>
                <w:rFonts w:ascii="Calibri" w:hAnsi="Calibri" w:cs="Calibri"/>
                <w:i/>
                <w:color w:val="000000" w:themeColor="text1"/>
                <w:sz w:val="32"/>
                <w:szCs w:val="32"/>
              </w:rPr>
              <w:t>D</w:t>
            </w:r>
          </w:p>
        </w:tc>
        <w:tc>
          <w:tcPr>
            <w:tcW w:w="1020" w:type="dxa"/>
            <w:tcBorders>
              <w:top w:val="nil"/>
              <w:bottom w:val="single" w:sz="4" w:space="0" w:color="auto"/>
            </w:tcBorders>
            <w:tcMar>
              <w:top w:w="0" w:type="dxa"/>
              <w:bottom w:w="113" w:type="dxa"/>
            </w:tcMar>
            <w:vAlign w:val="center"/>
          </w:tcPr>
          <w:p w14:paraId="7B0B0D8F" w14:textId="37FC6549" w:rsidR="00014E68" w:rsidRPr="00B34AD3" w:rsidRDefault="00014E68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color w:val="000000" w:themeColor="text1"/>
                <w:sz w:val="32"/>
                <w:szCs w:val="32"/>
              </w:rPr>
            </w:pPr>
            <w:r>
              <w:rPr>
                <w:rFonts w:ascii="Calibri" w:hAnsi="Calibri" w:cs="Calibri"/>
                <w:i/>
                <w:color w:val="000000" w:themeColor="text1"/>
                <w:sz w:val="32"/>
                <w:szCs w:val="32"/>
              </w:rPr>
              <w:t>E</w:t>
            </w:r>
          </w:p>
        </w:tc>
        <w:tc>
          <w:tcPr>
            <w:tcW w:w="1020" w:type="dxa"/>
            <w:tcBorders>
              <w:top w:val="nil"/>
              <w:bottom w:val="single" w:sz="4" w:space="0" w:color="auto"/>
            </w:tcBorders>
            <w:tcMar>
              <w:top w:w="0" w:type="dxa"/>
              <w:bottom w:w="113" w:type="dxa"/>
            </w:tcMar>
            <w:vAlign w:val="center"/>
          </w:tcPr>
          <w:p w14:paraId="72140EDF" w14:textId="77777777" w:rsidR="00014E68" w:rsidRPr="00B34AD3" w:rsidRDefault="00014E68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color w:val="000000" w:themeColor="text1"/>
                <w:sz w:val="32"/>
                <w:szCs w:val="32"/>
              </w:rPr>
            </w:pPr>
            <w:r w:rsidRPr="00B34AD3">
              <w:rPr>
                <w:rFonts w:ascii="Calibri" w:hAnsi="Calibri" w:cs="Calibri"/>
                <w:i/>
                <w:color w:val="000000" w:themeColor="text1"/>
                <w:sz w:val="32"/>
                <w:szCs w:val="32"/>
              </w:rPr>
              <w:t>F</w:t>
            </w:r>
          </w:p>
        </w:tc>
        <w:tc>
          <w:tcPr>
            <w:tcW w:w="1020" w:type="dxa"/>
            <w:tcBorders>
              <w:top w:val="nil"/>
              <w:bottom w:val="single" w:sz="4" w:space="0" w:color="auto"/>
            </w:tcBorders>
            <w:tcMar>
              <w:top w:w="0" w:type="dxa"/>
              <w:bottom w:w="113" w:type="dxa"/>
            </w:tcMar>
            <w:vAlign w:val="center"/>
          </w:tcPr>
          <w:p w14:paraId="068B7ED2" w14:textId="68C6627B" w:rsidR="00014E68" w:rsidRPr="00B34AD3" w:rsidRDefault="00014E68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color w:val="000000" w:themeColor="text1"/>
                <w:sz w:val="32"/>
                <w:szCs w:val="32"/>
              </w:rPr>
            </w:pPr>
            <w:r>
              <w:rPr>
                <w:rFonts w:ascii="Calibri" w:hAnsi="Calibri" w:cs="Calibri"/>
                <w:i/>
                <w:color w:val="000000" w:themeColor="text1"/>
                <w:sz w:val="32"/>
                <w:szCs w:val="32"/>
              </w:rPr>
              <w:t>G</w:t>
            </w:r>
          </w:p>
        </w:tc>
        <w:tc>
          <w:tcPr>
            <w:tcW w:w="1020" w:type="dxa"/>
            <w:tcBorders>
              <w:top w:val="nil"/>
              <w:bottom w:val="single" w:sz="4" w:space="0" w:color="auto"/>
            </w:tcBorders>
            <w:tcMar>
              <w:top w:w="0" w:type="dxa"/>
              <w:bottom w:w="113" w:type="dxa"/>
            </w:tcMar>
            <w:vAlign w:val="center"/>
          </w:tcPr>
          <w:p w14:paraId="308CF0DE" w14:textId="1DBCF508" w:rsidR="00014E68" w:rsidRPr="00B34AD3" w:rsidRDefault="00014E68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color w:val="000000" w:themeColor="text1"/>
                <w:sz w:val="32"/>
                <w:szCs w:val="32"/>
              </w:rPr>
            </w:pPr>
            <w:r>
              <w:rPr>
                <w:rFonts w:ascii="Calibri" w:hAnsi="Calibri" w:cs="Calibri"/>
                <w:i/>
                <w:color w:val="000000" w:themeColor="text1"/>
                <w:sz w:val="32"/>
                <w:szCs w:val="32"/>
              </w:rPr>
              <w:t>H</w:t>
            </w:r>
          </w:p>
        </w:tc>
        <w:tc>
          <w:tcPr>
            <w:tcW w:w="1020" w:type="dxa"/>
            <w:tcBorders>
              <w:top w:val="nil"/>
              <w:bottom w:val="single" w:sz="4" w:space="0" w:color="auto"/>
            </w:tcBorders>
            <w:tcMar>
              <w:top w:w="0" w:type="dxa"/>
              <w:bottom w:w="113" w:type="dxa"/>
            </w:tcMar>
            <w:vAlign w:val="center"/>
          </w:tcPr>
          <w:p w14:paraId="2A013F6E" w14:textId="75110068" w:rsidR="00014E68" w:rsidRPr="00B34AD3" w:rsidRDefault="00014E68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color w:val="000000" w:themeColor="text1"/>
                <w:sz w:val="32"/>
                <w:szCs w:val="32"/>
              </w:rPr>
            </w:pPr>
            <w:r>
              <w:rPr>
                <w:rFonts w:ascii="Calibri" w:hAnsi="Calibri" w:cs="Calibri"/>
                <w:i/>
                <w:color w:val="000000" w:themeColor="text1"/>
                <w:sz w:val="32"/>
                <w:szCs w:val="32"/>
              </w:rPr>
              <w:t>I</w:t>
            </w:r>
          </w:p>
        </w:tc>
      </w:tr>
      <w:tr w:rsidR="00014E68" w:rsidRPr="009109F0" w14:paraId="0C8989A6" w14:textId="77777777" w:rsidTr="00F030A5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20"/>
          <w:jc w:val="center"/>
        </w:trPr>
        <w:tc>
          <w:tcPr>
            <w:tcW w:w="1020" w:type="dxa"/>
            <w:tcBorders>
              <w:bottom w:val="nil"/>
            </w:tcBorders>
            <w:tcMar>
              <w:top w:w="57" w:type="dxa"/>
            </w:tcMar>
            <w:vAlign w:val="center"/>
          </w:tcPr>
          <w:p w14:paraId="32C751FF" w14:textId="77777777" w:rsidR="00014E68" w:rsidRPr="009109F0" w:rsidRDefault="00014E68" w:rsidP="007C1830">
            <w:pPr>
              <w:jc w:val="center"/>
              <w:rPr>
                <w:rFonts w:ascii="alien dude" w:hAnsi="alien dude"/>
                <w:color w:val="000000" w:themeColor="text1"/>
                <w:sz w:val="60"/>
                <w:szCs w:val="60"/>
              </w:rPr>
            </w:pPr>
            <w:r w:rsidRPr="009109F0">
              <w:rPr>
                <w:rFonts w:ascii="alien dude" w:hAnsi="alien dude"/>
                <w:color w:val="000000" w:themeColor="text1"/>
                <w:sz w:val="60"/>
                <w:szCs w:val="60"/>
              </w:rPr>
              <w:t>l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</w:tcMar>
            <w:vAlign w:val="center"/>
          </w:tcPr>
          <w:p w14:paraId="23A1734A" w14:textId="77777777" w:rsidR="00014E68" w:rsidRPr="009109F0" w:rsidRDefault="00014E68" w:rsidP="007C1830">
            <w:pPr>
              <w:jc w:val="center"/>
              <w:rPr>
                <w:rFonts w:ascii="alien dude" w:hAnsi="alien dude"/>
                <w:color w:val="000000" w:themeColor="text1"/>
                <w:sz w:val="60"/>
                <w:szCs w:val="60"/>
              </w:rPr>
            </w:pPr>
            <w:r w:rsidRPr="009109F0">
              <w:rPr>
                <w:rFonts w:ascii="alien dude" w:hAnsi="alien dude"/>
                <w:color w:val="000000" w:themeColor="text1"/>
                <w:sz w:val="60"/>
                <w:szCs w:val="60"/>
              </w:rPr>
              <w:t>n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</w:tcMar>
            <w:vAlign w:val="center"/>
          </w:tcPr>
          <w:p w14:paraId="03D09496" w14:textId="77777777" w:rsidR="00014E68" w:rsidRPr="009109F0" w:rsidRDefault="00014E68" w:rsidP="007C1830">
            <w:pPr>
              <w:jc w:val="center"/>
              <w:rPr>
                <w:rFonts w:ascii="alien dude" w:hAnsi="alien dude"/>
                <w:color w:val="000000" w:themeColor="text1"/>
                <w:sz w:val="60"/>
                <w:szCs w:val="60"/>
              </w:rPr>
            </w:pPr>
            <w:r w:rsidRPr="009109F0">
              <w:rPr>
                <w:rFonts w:ascii="alien dude" w:hAnsi="alien dude"/>
                <w:color w:val="000000" w:themeColor="text1"/>
                <w:sz w:val="60"/>
                <w:szCs w:val="60"/>
              </w:rPr>
              <w:t>o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</w:tcMar>
            <w:vAlign w:val="center"/>
          </w:tcPr>
          <w:p w14:paraId="73E0E288" w14:textId="77777777" w:rsidR="00014E68" w:rsidRPr="009109F0" w:rsidRDefault="00014E68" w:rsidP="007C1830">
            <w:pPr>
              <w:jc w:val="center"/>
              <w:rPr>
                <w:rFonts w:ascii="alien dude" w:hAnsi="alien dude"/>
                <w:color w:val="000000" w:themeColor="text1"/>
                <w:sz w:val="60"/>
                <w:szCs w:val="60"/>
              </w:rPr>
            </w:pPr>
            <w:r w:rsidRPr="009109F0">
              <w:rPr>
                <w:rFonts w:ascii="alien dude" w:hAnsi="alien dude"/>
                <w:color w:val="000000" w:themeColor="text1"/>
                <w:sz w:val="60"/>
                <w:szCs w:val="60"/>
              </w:rPr>
              <w:t>r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</w:tcMar>
            <w:vAlign w:val="center"/>
          </w:tcPr>
          <w:p w14:paraId="155F6369" w14:textId="77777777" w:rsidR="00014E68" w:rsidRPr="009109F0" w:rsidRDefault="00014E68" w:rsidP="007C1830">
            <w:pPr>
              <w:jc w:val="center"/>
              <w:rPr>
                <w:rFonts w:ascii="alien dude" w:hAnsi="alien dude"/>
                <w:color w:val="000000" w:themeColor="text1"/>
                <w:sz w:val="60"/>
                <w:szCs w:val="60"/>
              </w:rPr>
            </w:pPr>
            <w:r w:rsidRPr="009109F0">
              <w:rPr>
                <w:rFonts w:ascii="alien dude" w:hAnsi="alien dude"/>
                <w:color w:val="000000" w:themeColor="text1"/>
                <w:sz w:val="60"/>
                <w:szCs w:val="60"/>
              </w:rPr>
              <w:t>s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</w:tcMar>
            <w:vAlign w:val="center"/>
          </w:tcPr>
          <w:p w14:paraId="07756B1F" w14:textId="77777777" w:rsidR="00014E68" w:rsidRPr="009109F0" w:rsidRDefault="00014E68" w:rsidP="007C1830">
            <w:pPr>
              <w:jc w:val="center"/>
              <w:rPr>
                <w:rFonts w:ascii="alien dude" w:hAnsi="alien dude"/>
                <w:color w:val="000000" w:themeColor="text1"/>
                <w:sz w:val="60"/>
                <w:szCs w:val="60"/>
              </w:rPr>
            </w:pPr>
            <w:r w:rsidRPr="009109F0">
              <w:rPr>
                <w:rFonts w:ascii="alien dude" w:hAnsi="alien dude"/>
                <w:color w:val="000000" w:themeColor="text1"/>
                <w:sz w:val="60"/>
                <w:szCs w:val="60"/>
              </w:rPr>
              <w:t>t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</w:tcMar>
            <w:vAlign w:val="center"/>
          </w:tcPr>
          <w:p w14:paraId="3E9B2BAD" w14:textId="77777777" w:rsidR="00014E68" w:rsidRPr="009109F0" w:rsidRDefault="00014E68" w:rsidP="007C1830">
            <w:pPr>
              <w:jc w:val="center"/>
              <w:rPr>
                <w:rFonts w:ascii="alien dude" w:hAnsi="alien dude"/>
                <w:color w:val="000000" w:themeColor="text1"/>
                <w:sz w:val="60"/>
                <w:szCs w:val="60"/>
              </w:rPr>
            </w:pPr>
            <w:r w:rsidRPr="009109F0">
              <w:rPr>
                <w:rFonts w:ascii="alien dude" w:hAnsi="alien dude"/>
                <w:color w:val="000000" w:themeColor="text1"/>
                <w:sz w:val="60"/>
                <w:szCs w:val="60"/>
              </w:rPr>
              <w:t>u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</w:tcMar>
            <w:vAlign w:val="center"/>
          </w:tcPr>
          <w:p w14:paraId="61E75427" w14:textId="77777777" w:rsidR="00014E68" w:rsidRPr="009109F0" w:rsidRDefault="00014E68" w:rsidP="007C1830">
            <w:pPr>
              <w:jc w:val="center"/>
              <w:rPr>
                <w:rFonts w:ascii="alien dude" w:hAnsi="alien dude"/>
                <w:color w:val="000000" w:themeColor="text1"/>
                <w:sz w:val="60"/>
                <w:szCs w:val="60"/>
              </w:rPr>
            </w:pPr>
            <w:r w:rsidRPr="009109F0">
              <w:rPr>
                <w:rFonts w:ascii="alien dude" w:hAnsi="alien dude"/>
                <w:color w:val="000000" w:themeColor="text1"/>
                <w:sz w:val="60"/>
                <w:szCs w:val="60"/>
              </w:rPr>
              <w:t>w</w:t>
            </w:r>
          </w:p>
        </w:tc>
        <w:tc>
          <w:tcPr>
            <w:tcW w:w="1020" w:type="dxa"/>
            <w:tcBorders>
              <w:bottom w:val="nil"/>
            </w:tcBorders>
            <w:tcMar>
              <w:top w:w="57" w:type="dxa"/>
            </w:tcMar>
            <w:vAlign w:val="center"/>
          </w:tcPr>
          <w:p w14:paraId="029440E0" w14:textId="77777777" w:rsidR="00014E68" w:rsidRPr="009109F0" w:rsidRDefault="00014E68" w:rsidP="007C1830">
            <w:pPr>
              <w:jc w:val="center"/>
              <w:rPr>
                <w:rFonts w:ascii="alien dude" w:hAnsi="alien dude" w:cs="Times New Roman"/>
                <w:color w:val="000000" w:themeColor="text1"/>
                <w:sz w:val="60"/>
                <w:szCs w:val="60"/>
              </w:rPr>
            </w:pPr>
            <w:r w:rsidRPr="009109F0">
              <w:rPr>
                <w:rFonts w:ascii="alien dude" w:hAnsi="alien dude"/>
                <w:color w:val="000000" w:themeColor="text1"/>
                <w:sz w:val="60"/>
                <w:szCs w:val="60"/>
              </w:rPr>
              <w:t>z</w:t>
            </w:r>
          </w:p>
        </w:tc>
      </w:tr>
      <w:tr w:rsidR="00014E68" w:rsidRPr="00B34AD3" w14:paraId="4F0AC990" w14:textId="77777777" w:rsidTr="007C1830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20"/>
          <w:jc w:val="center"/>
        </w:trPr>
        <w:tc>
          <w:tcPr>
            <w:tcW w:w="1020" w:type="dxa"/>
            <w:tcBorders>
              <w:top w:val="nil"/>
            </w:tcBorders>
            <w:tcMar>
              <w:top w:w="0" w:type="dxa"/>
              <w:bottom w:w="113" w:type="dxa"/>
            </w:tcMar>
            <w:vAlign w:val="center"/>
          </w:tcPr>
          <w:p w14:paraId="13726898" w14:textId="28498115" w:rsidR="00014E68" w:rsidRPr="00B34AD3" w:rsidRDefault="00014E68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sz w:val="32"/>
              </w:rPr>
            </w:pPr>
            <w:r>
              <w:rPr>
                <w:rFonts w:ascii="Calibri" w:hAnsi="Calibri" w:cs="Calibri"/>
                <w:i/>
                <w:sz w:val="32"/>
              </w:rPr>
              <w:t>L</w:t>
            </w:r>
          </w:p>
        </w:tc>
        <w:tc>
          <w:tcPr>
            <w:tcW w:w="1020" w:type="dxa"/>
            <w:tcBorders>
              <w:top w:val="nil"/>
            </w:tcBorders>
            <w:tcMar>
              <w:top w:w="0" w:type="dxa"/>
              <w:bottom w:w="113" w:type="dxa"/>
            </w:tcMar>
            <w:vAlign w:val="center"/>
          </w:tcPr>
          <w:p w14:paraId="27235E09" w14:textId="26E9BA4D" w:rsidR="00014E68" w:rsidRPr="00B34AD3" w:rsidRDefault="00014E68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sz w:val="32"/>
              </w:rPr>
            </w:pPr>
            <w:r>
              <w:rPr>
                <w:rFonts w:ascii="Calibri" w:hAnsi="Calibri" w:cs="Calibri"/>
                <w:i/>
                <w:sz w:val="32"/>
              </w:rPr>
              <w:t>N</w:t>
            </w:r>
          </w:p>
        </w:tc>
        <w:tc>
          <w:tcPr>
            <w:tcW w:w="1020" w:type="dxa"/>
            <w:tcBorders>
              <w:top w:val="nil"/>
            </w:tcBorders>
            <w:tcMar>
              <w:top w:w="0" w:type="dxa"/>
              <w:bottom w:w="113" w:type="dxa"/>
            </w:tcMar>
            <w:vAlign w:val="center"/>
          </w:tcPr>
          <w:p w14:paraId="12DB4D29" w14:textId="6F9CF43C" w:rsidR="00014E68" w:rsidRPr="00B34AD3" w:rsidRDefault="00014E68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sz w:val="32"/>
              </w:rPr>
            </w:pPr>
            <w:r>
              <w:rPr>
                <w:rFonts w:ascii="Calibri" w:hAnsi="Calibri" w:cs="Calibri"/>
                <w:i/>
                <w:sz w:val="32"/>
              </w:rPr>
              <w:t>O</w:t>
            </w:r>
          </w:p>
        </w:tc>
        <w:tc>
          <w:tcPr>
            <w:tcW w:w="1020" w:type="dxa"/>
            <w:tcBorders>
              <w:top w:val="nil"/>
            </w:tcBorders>
            <w:tcMar>
              <w:top w:w="0" w:type="dxa"/>
              <w:bottom w:w="113" w:type="dxa"/>
            </w:tcMar>
            <w:vAlign w:val="center"/>
          </w:tcPr>
          <w:p w14:paraId="022BDD7A" w14:textId="440FAB79" w:rsidR="00014E68" w:rsidRPr="00B34AD3" w:rsidRDefault="000D64C1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sz w:val="32"/>
              </w:rPr>
            </w:pPr>
            <w:r>
              <w:rPr>
                <w:rFonts w:ascii="Calibri" w:hAnsi="Calibri" w:cs="Calibri"/>
                <w:i/>
                <w:sz w:val="32"/>
              </w:rPr>
              <w:t>R</w:t>
            </w:r>
          </w:p>
        </w:tc>
        <w:tc>
          <w:tcPr>
            <w:tcW w:w="1020" w:type="dxa"/>
            <w:tcBorders>
              <w:top w:val="nil"/>
            </w:tcBorders>
            <w:tcMar>
              <w:top w:w="0" w:type="dxa"/>
              <w:bottom w:w="113" w:type="dxa"/>
            </w:tcMar>
            <w:vAlign w:val="center"/>
          </w:tcPr>
          <w:p w14:paraId="67DC364C" w14:textId="239168EC" w:rsidR="00014E68" w:rsidRPr="00B34AD3" w:rsidRDefault="000D64C1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sz w:val="32"/>
              </w:rPr>
            </w:pPr>
            <w:r>
              <w:rPr>
                <w:rFonts w:ascii="Calibri" w:hAnsi="Calibri" w:cs="Calibri"/>
                <w:i/>
                <w:sz w:val="32"/>
              </w:rPr>
              <w:t>S</w:t>
            </w:r>
          </w:p>
        </w:tc>
        <w:tc>
          <w:tcPr>
            <w:tcW w:w="1020" w:type="dxa"/>
            <w:tcBorders>
              <w:top w:val="nil"/>
            </w:tcBorders>
            <w:tcMar>
              <w:top w:w="0" w:type="dxa"/>
              <w:bottom w:w="113" w:type="dxa"/>
            </w:tcMar>
            <w:vAlign w:val="center"/>
          </w:tcPr>
          <w:p w14:paraId="061BE0D0" w14:textId="021CC394" w:rsidR="00014E68" w:rsidRPr="00B34AD3" w:rsidRDefault="000D64C1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sz w:val="32"/>
              </w:rPr>
            </w:pPr>
            <w:r>
              <w:rPr>
                <w:rFonts w:ascii="Calibri" w:hAnsi="Calibri" w:cs="Calibri"/>
                <w:i/>
                <w:sz w:val="32"/>
              </w:rPr>
              <w:t>T</w:t>
            </w:r>
          </w:p>
        </w:tc>
        <w:tc>
          <w:tcPr>
            <w:tcW w:w="1020" w:type="dxa"/>
            <w:tcBorders>
              <w:top w:val="nil"/>
            </w:tcBorders>
            <w:tcMar>
              <w:top w:w="0" w:type="dxa"/>
              <w:bottom w:w="113" w:type="dxa"/>
            </w:tcMar>
            <w:vAlign w:val="center"/>
          </w:tcPr>
          <w:p w14:paraId="768C3A2A" w14:textId="06F5E5B8" w:rsidR="00014E68" w:rsidRPr="00B34AD3" w:rsidRDefault="000D64C1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sz w:val="32"/>
              </w:rPr>
            </w:pPr>
            <w:r>
              <w:rPr>
                <w:rFonts w:ascii="Calibri" w:hAnsi="Calibri" w:cs="Calibri"/>
                <w:i/>
                <w:sz w:val="32"/>
              </w:rPr>
              <w:t>U</w:t>
            </w:r>
          </w:p>
        </w:tc>
        <w:tc>
          <w:tcPr>
            <w:tcW w:w="1020" w:type="dxa"/>
            <w:tcBorders>
              <w:top w:val="nil"/>
            </w:tcBorders>
            <w:tcMar>
              <w:top w:w="0" w:type="dxa"/>
              <w:bottom w:w="113" w:type="dxa"/>
            </w:tcMar>
            <w:vAlign w:val="center"/>
          </w:tcPr>
          <w:p w14:paraId="7CA05CB5" w14:textId="5ABF83A0" w:rsidR="00014E68" w:rsidRPr="00B34AD3" w:rsidRDefault="00014E68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sz w:val="32"/>
              </w:rPr>
            </w:pPr>
            <w:r>
              <w:rPr>
                <w:rFonts w:ascii="Calibri" w:hAnsi="Calibri" w:cs="Calibri"/>
                <w:i/>
                <w:sz w:val="32"/>
              </w:rPr>
              <w:t>W</w:t>
            </w:r>
          </w:p>
        </w:tc>
        <w:tc>
          <w:tcPr>
            <w:tcW w:w="1020" w:type="dxa"/>
            <w:tcBorders>
              <w:top w:val="nil"/>
            </w:tcBorders>
            <w:tcMar>
              <w:top w:w="0" w:type="dxa"/>
              <w:bottom w:w="113" w:type="dxa"/>
            </w:tcMar>
            <w:vAlign w:val="center"/>
          </w:tcPr>
          <w:p w14:paraId="2F118AE9" w14:textId="77777777" w:rsidR="00014E68" w:rsidRPr="00B34AD3" w:rsidRDefault="00014E68" w:rsidP="007C1830">
            <w:pPr>
              <w:spacing w:line="240" w:lineRule="auto"/>
              <w:jc w:val="center"/>
              <w:rPr>
                <w:rFonts w:ascii="Calibri" w:hAnsi="Calibri" w:cs="Calibri"/>
                <w:i/>
                <w:sz w:val="32"/>
              </w:rPr>
            </w:pPr>
            <w:r>
              <w:rPr>
                <w:rFonts w:ascii="Calibri" w:hAnsi="Calibri" w:cs="Calibri"/>
                <w:i/>
                <w:sz w:val="32"/>
              </w:rPr>
              <w:t>Z</w:t>
            </w:r>
          </w:p>
        </w:tc>
      </w:tr>
    </w:tbl>
    <w:p w14:paraId="6BE366A3" w14:textId="77777777" w:rsidR="00014E68" w:rsidRDefault="00014E68" w:rsidP="00014E68">
      <w:pPr>
        <w:spacing w:line="432" w:lineRule="auto"/>
      </w:pPr>
    </w:p>
    <w:p w14:paraId="6F20ECDA" w14:textId="77777777" w:rsidR="00014E68" w:rsidRDefault="00014E68" w:rsidP="00014E68">
      <w:pPr>
        <w:tabs>
          <w:tab w:val="left" w:pos="1134"/>
        </w:tabs>
        <w:spacing w:line="432" w:lineRule="auto"/>
        <w:ind w:left="1134" w:hanging="1134"/>
      </w:pPr>
      <w:r w:rsidRPr="009109F0">
        <w:rPr>
          <w:u w:val="single"/>
        </w:rPr>
        <w:t>Lösung</w:t>
      </w:r>
      <w:r>
        <w:t xml:space="preserve">:  </w:t>
      </w:r>
      <w:r>
        <w:tab/>
        <w:t xml:space="preserve">Das Tier ist ein </w:t>
      </w:r>
      <w:r w:rsidRPr="00014E68">
        <w:t>FUCHS</w:t>
      </w:r>
      <w:r>
        <w:t xml:space="preserve"> und es ist sehr </w:t>
      </w:r>
      <w:r w:rsidRPr="00014E68">
        <w:t>SCHLAU</w:t>
      </w:r>
      <w:r>
        <w:t xml:space="preserve"> und </w:t>
      </w:r>
      <w:r w:rsidRPr="00014E68">
        <w:t>NEUGIERIG</w:t>
      </w:r>
      <w:r>
        <w:t>.</w:t>
      </w:r>
    </w:p>
    <w:p w14:paraId="1285FAC9" w14:textId="77777777" w:rsidR="00F030A5" w:rsidRDefault="00F030A5" w:rsidP="00014E68">
      <w:pPr>
        <w:tabs>
          <w:tab w:val="left" w:pos="1134"/>
        </w:tabs>
        <w:spacing w:line="432" w:lineRule="auto"/>
        <w:ind w:left="1134" w:hanging="1134"/>
      </w:pPr>
    </w:p>
    <w:p w14:paraId="2B137972" w14:textId="627A027B" w:rsidR="00B34AD3" w:rsidRDefault="00B34AD3" w:rsidP="00B34AD3">
      <w:r>
        <w:t xml:space="preserve">Gebrauchte Buchstaben </w:t>
      </w:r>
    </w:p>
    <w:p w14:paraId="22C93DDD" w14:textId="699C4517" w:rsidR="00B34AD3" w:rsidRDefault="00B34AD3" w:rsidP="00B34AD3">
      <w:r>
        <w:t xml:space="preserve">W E L C H S </w:t>
      </w:r>
      <w:r w:rsidRPr="00A016D3">
        <w:rPr>
          <w:color w:val="FF0000"/>
        </w:rPr>
        <w:t>F</w:t>
      </w:r>
      <w:r>
        <w:t xml:space="preserve"> I T A N </w:t>
      </w:r>
      <w:r w:rsidRPr="008D56BB">
        <w:rPr>
          <w:color w:val="FF0000"/>
        </w:rPr>
        <w:t>Z</w:t>
      </w:r>
      <w:r>
        <w:rPr>
          <w:color w:val="FF0000"/>
        </w:rPr>
        <w:t xml:space="preserve"> </w:t>
      </w:r>
      <w:r w:rsidRPr="008D56BB">
        <w:rPr>
          <w:color w:val="000000" w:themeColor="text1"/>
        </w:rPr>
        <w:t>U</w:t>
      </w:r>
      <w:r>
        <w:rPr>
          <w:color w:val="000000" w:themeColor="text1"/>
        </w:rPr>
        <w:t xml:space="preserve"> G D </w:t>
      </w:r>
      <w:r w:rsidRPr="008D56BB">
        <w:rPr>
          <w:color w:val="FF0000"/>
        </w:rPr>
        <w:t>B</w:t>
      </w:r>
      <w:r>
        <w:rPr>
          <w:color w:val="000000" w:themeColor="text1"/>
        </w:rPr>
        <w:t xml:space="preserve"> R O  </w:t>
      </w:r>
    </w:p>
    <w:p w14:paraId="11E72BBB" w14:textId="38FC9365" w:rsidR="00A113A0" w:rsidRPr="00F46ACC" w:rsidRDefault="00A113A0" w:rsidP="00A0189B"/>
    <w:sectPr w:rsidR="00A113A0" w:rsidRPr="00F46ACC" w:rsidSect="00D84235">
      <w:headerReference w:type="default" r:id="rId17"/>
      <w:footerReference w:type="default" r:id="rId18"/>
      <w:pgSz w:w="11900" w:h="16840"/>
      <w:pgMar w:top="1417" w:right="1417" w:bottom="1134" w:left="1417" w:header="708" w:footer="45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6A76AB" w14:textId="77777777" w:rsidR="005A052E" w:rsidRDefault="005A052E" w:rsidP="0028505F">
      <w:r>
        <w:separator/>
      </w:r>
    </w:p>
  </w:endnote>
  <w:endnote w:type="continuationSeparator" w:id="0">
    <w:p w14:paraId="0AEFD1DC" w14:textId="77777777" w:rsidR="005A052E" w:rsidRDefault="005A052E" w:rsidP="002850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PreludeFLF">
    <w:altName w:val="Calibri"/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alien dude">
    <w:panose1 w:val="02000000000000000000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84C4FC" w14:textId="77777777" w:rsidR="00D61E8F" w:rsidRDefault="00D61E8F" w:rsidP="0028505F">
    <w:pPr>
      <w:pStyle w:val="Fuzeile"/>
    </w:pPr>
    <w:proofErr w:type="spellStart"/>
    <w:r>
      <w:t>scuola</w:t>
    </w:r>
    <w:proofErr w:type="spellEnd"/>
    <w:r>
      <w:t xml:space="preserve"> </w:t>
    </w:r>
    <w:proofErr w:type="spellStart"/>
    <w:r>
      <w:t>media</w:t>
    </w:r>
    <w:proofErr w:type="spellEnd"/>
    <w:r>
      <w:t xml:space="preserve"> </w:t>
    </w:r>
    <w:proofErr w:type="spellStart"/>
    <w:r>
      <w:t>Bedigliora</w:t>
    </w:r>
    <w:proofErr w:type="spellEnd"/>
  </w:p>
  <w:p w14:paraId="4185CED7" w14:textId="30C297D3" w:rsidR="0028505F" w:rsidRPr="00D84235" w:rsidRDefault="00A113A0" w:rsidP="0028505F">
    <w:pPr>
      <w:pStyle w:val="Fuzeile"/>
    </w:pPr>
    <w:r w:rsidRPr="00A113A0">
      <w:t>https://www.kindernetz.de/wissen/tierlexikon/steckbrief-fuchs-100.html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35D91C" w14:textId="77777777" w:rsidR="005A052E" w:rsidRDefault="005A052E" w:rsidP="0028505F">
      <w:r>
        <w:separator/>
      </w:r>
    </w:p>
  </w:footnote>
  <w:footnote w:type="continuationSeparator" w:id="0">
    <w:p w14:paraId="75D5AFF8" w14:textId="77777777" w:rsidR="005A052E" w:rsidRDefault="005A052E" w:rsidP="002850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EA321F" w14:textId="5EF55EAD" w:rsidR="00D61E8F" w:rsidRPr="0028505F" w:rsidRDefault="00D61E8F" w:rsidP="0028505F">
    <w:pPr>
      <w:pStyle w:val="Kopfzeile"/>
      <w:rPr>
        <w:lang w:val="de-CH"/>
      </w:rPr>
    </w:pPr>
    <w:proofErr w:type="spellStart"/>
    <w:r w:rsidRPr="0028505F">
      <w:rPr>
        <w:lang w:val="de-CH"/>
      </w:rPr>
      <w:t>geni@l</w:t>
    </w:r>
    <w:proofErr w:type="spellEnd"/>
    <w:r w:rsidRPr="0028505F">
      <w:rPr>
        <w:lang w:val="de-CH"/>
      </w:rPr>
      <w:t xml:space="preserve"> klick </w:t>
    </w:r>
    <w:proofErr w:type="gramStart"/>
    <w:r w:rsidRPr="0028505F">
      <w:rPr>
        <w:lang w:val="de-CH"/>
      </w:rPr>
      <w:t>A1</w:t>
    </w:r>
    <w:proofErr w:type="gramEnd"/>
    <w:r w:rsidRPr="0028505F">
      <w:rPr>
        <w:lang w:val="de-CH"/>
      </w:rPr>
      <w:t xml:space="preserve"> Kapitel </w:t>
    </w:r>
    <w:r w:rsidR="00C0409D">
      <w:rPr>
        <w:lang w:val="de-CH"/>
      </w:rPr>
      <w:t>5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6"/>
  <w:proofState w:spelling="clean" w:grammar="clean"/>
  <w:attachedTemplate r:id="rId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409D"/>
    <w:rsid w:val="00014E68"/>
    <w:rsid w:val="000C07BF"/>
    <w:rsid w:val="000D64C1"/>
    <w:rsid w:val="001416D8"/>
    <w:rsid w:val="001508DC"/>
    <w:rsid w:val="001806B7"/>
    <w:rsid w:val="0028505F"/>
    <w:rsid w:val="002B15DA"/>
    <w:rsid w:val="002B3D79"/>
    <w:rsid w:val="0031266A"/>
    <w:rsid w:val="00342AB6"/>
    <w:rsid w:val="00361FE0"/>
    <w:rsid w:val="0041606F"/>
    <w:rsid w:val="00436B90"/>
    <w:rsid w:val="00442B67"/>
    <w:rsid w:val="00565507"/>
    <w:rsid w:val="005A052E"/>
    <w:rsid w:val="005C4B45"/>
    <w:rsid w:val="00696065"/>
    <w:rsid w:val="006C307A"/>
    <w:rsid w:val="008D3B1E"/>
    <w:rsid w:val="008D56BB"/>
    <w:rsid w:val="009109F0"/>
    <w:rsid w:val="0091791E"/>
    <w:rsid w:val="00937E0B"/>
    <w:rsid w:val="00973529"/>
    <w:rsid w:val="00A016D3"/>
    <w:rsid w:val="00A0189B"/>
    <w:rsid w:val="00A113A0"/>
    <w:rsid w:val="00A21ACF"/>
    <w:rsid w:val="00A359FE"/>
    <w:rsid w:val="00A56321"/>
    <w:rsid w:val="00AD5CF3"/>
    <w:rsid w:val="00B34AD3"/>
    <w:rsid w:val="00C0409D"/>
    <w:rsid w:val="00C2631E"/>
    <w:rsid w:val="00C75525"/>
    <w:rsid w:val="00D02135"/>
    <w:rsid w:val="00D45351"/>
    <w:rsid w:val="00D61E8F"/>
    <w:rsid w:val="00D84235"/>
    <w:rsid w:val="00DC382B"/>
    <w:rsid w:val="00DE5743"/>
    <w:rsid w:val="00E224C5"/>
    <w:rsid w:val="00E24470"/>
    <w:rsid w:val="00F030A5"/>
    <w:rsid w:val="00F36D0A"/>
    <w:rsid w:val="00F46A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  <w14:docId w14:val="3A567AFA"/>
  <w14:defaultImageDpi w14:val="300"/>
  <w15:docId w15:val="{845EA2ED-793A-234B-B142-B8700359FB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8505F"/>
    <w:pPr>
      <w:spacing w:line="276" w:lineRule="auto"/>
    </w:pPr>
    <w:rPr>
      <w:rFonts w:asciiTheme="majorHAnsi" w:hAnsiTheme="majorHAnsi"/>
      <w:sz w:val="28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F46ACC"/>
    <w:pPr>
      <w:keepNext/>
      <w:keepLines/>
      <w:spacing w:before="480"/>
      <w:outlineLvl w:val="0"/>
    </w:pPr>
    <w:rPr>
      <w:rFonts w:eastAsiaTheme="majorEastAsia" w:cstheme="majorBidi"/>
      <w:b/>
      <w:bCs/>
      <w:color w:val="345A8A" w:themeColor="accent1" w:themeShade="B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Handschrift">
    <w:name w:val="Handschrift"/>
    <w:basedOn w:val="Standard"/>
    <w:qFormat/>
    <w:rsid w:val="00E24470"/>
    <w:pPr>
      <w:spacing w:line="312" w:lineRule="auto"/>
    </w:pPr>
    <w:rPr>
      <w:rFonts w:ascii="PreludeFLF" w:hAnsi="PreludeFLF"/>
      <w:sz w:val="52"/>
      <w:szCs w:val="52"/>
    </w:rPr>
  </w:style>
  <w:style w:type="paragraph" w:customStyle="1" w:styleId="TitelArbeitsblatt">
    <w:name w:val="Titel Arbeitsblatt"/>
    <w:basedOn w:val="Titel"/>
    <w:next w:val="Handschrift"/>
    <w:qFormat/>
    <w:rsid w:val="0028505F"/>
    <w:rPr>
      <w:b/>
      <w:sz w:val="40"/>
    </w:rPr>
  </w:style>
  <w:style w:type="paragraph" w:styleId="Titel">
    <w:name w:val="Title"/>
    <w:basedOn w:val="Standard"/>
    <w:next w:val="Standard"/>
    <w:link w:val="TitelZchn"/>
    <w:uiPriority w:val="10"/>
    <w:qFormat/>
    <w:rsid w:val="00E24470"/>
    <w:pPr>
      <w:pBdr>
        <w:bottom w:val="single" w:sz="8" w:space="4" w:color="4F81BD" w:themeColor="accent1"/>
      </w:pBdr>
      <w:spacing w:after="300"/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E2447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Kopfzeile">
    <w:name w:val="header"/>
    <w:basedOn w:val="Standard"/>
    <w:link w:val="KopfzeileZchn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KopfzeileZchn">
    <w:name w:val="Kopfzeile Zchn"/>
    <w:basedOn w:val="Absatz-Standardschriftart"/>
    <w:link w:val="Kopfzeile"/>
    <w:uiPriority w:val="99"/>
    <w:rsid w:val="0028505F"/>
    <w:rPr>
      <w:rFonts w:asciiTheme="majorHAnsi" w:hAnsiTheme="majorHAnsi"/>
      <w:sz w:val="22"/>
    </w:rPr>
  </w:style>
  <w:style w:type="paragraph" w:styleId="Fuzeile">
    <w:name w:val="footer"/>
    <w:basedOn w:val="Standard"/>
    <w:link w:val="FuzeileZchn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FuzeileZchn">
    <w:name w:val="Fußzeile Zchn"/>
    <w:basedOn w:val="Absatz-Standardschriftart"/>
    <w:link w:val="Fuzeile"/>
    <w:uiPriority w:val="99"/>
    <w:rsid w:val="0028505F"/>
    <w:rPr>
      <w:rFonts w:asciiTheme="majorHAnsi" w:hAnsiTheme="majorHAnsi"/>
      <w:sz w:val="22"/>
    </w:rPr>
  </w:style>
  <w:style w:type="paragraph" w:styleId="Listenabsatz">
    <w:name w:val="List Paragraph"/>
    <w:basedOn w:val="Standard"/>
    <w:uiPriority w:val="34"/>
    <w:qFormat/>
    <w:rsid w:val="002B15DA"/>
    <w:pPr>
      <w:ind w:left="720"/>
      <w:contextualSpacing/>
    </w:pPr>
  </w:style>
  <w:style w:type="paragraph" w:customStyle="1" w:styleId="Schlerschreiben">
    <w:name w:val="Schüler schreiben"/>
    <w:basedOn w:val="Standard"/>
    <w:qFormat/>
    <w:rsid w:val="0028505F"/>
    <w:pPr>
      <w:spacing w:line="312" w:lineRule="auto"/>
    </w:pPr>
    <w:rPr>
      <w:i/>
      <w:sz w:val="32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F46ACC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table" w:styleId="Tabellenraster">
    <w:name w:val="Table Grid"/>
    <w:basedOn w:val="NormaleTabelle"/>
    <w:uiPriority w:val="59"/>
    <w:rsid w:val="002B3D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rtinainderst/Dropbox/pf_mi/Vorlagen/Vorlage%20genial%20klick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Vorlage genial klick.dotx</Template>
  <TotalTime>0</TotalTime>
  <Pages>2</Pages>
  <Words>298</Words>
  <Characters>1088</Characters>
  <Application>Microsoft Office Word</Application>
  <DocSecurity>0</DocSecurity>
  <Lines>155</Lines>
  <Paragraphs>92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Inderst Martina (DOCENTE)</cp:lastModifiedBy>
  <cp:revision>9</cp:revision>
  <cp:lastPrinted>2023-08-29T18:18:00Z</cp:lastPrinted>
  <dcterms:created xsi:type="dcterms:W3CDTF">2023-03-16T21:00:00Z</dcterms:created>
  <dcterms:modified xsi:type="dcterms:W3CDTF">2023-08-29T18:18:00Z</dcterms:modified>
</cp:coreProperties>
</file>